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FE" w:rsidRDefault="00CB06FE" w:rsidP="001B44B4">
      <w:pPr>
        <w:pStyle w:val="Title"/>
        <w:ind w:left="5100"/>
        <w:jc w:val="right"/>
        <w:outlineLvl w:val="0"/>
        <w:rPr>
          <w:b w:val="0"/>
        </w:rPr>
      </w:pPr>
      <w:r>
        <w:rPr>
          <w:b w:val="0"/>
        </w:rPr>
        <w:t>Приложение № 7</w:t>
      </w:r>
    </w:p>
    <w:p w:rsidR="00CB06FE" w:rsidRDefault="00CB06F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к протоколу заседания правления </w:t>
      </w:r>
    </w:p>
    <w:p w:rsidR="00CB06FE" w:rsidRDefault="00CB06F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департамента по тарифам </w:t>
      </w:r>
    </w:p>
    <w:p w:rsidR="00CB06FE" w:rsidRDefault="00CB06F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Новосибирской области </w:t>
      </w:r>
    </w:p>
    <w:p w:rsidR="00CB06FE" w:rsidRDefault="00CB06FE" w:rsidP="001B44B4">
      <w:pPr>
        <w:pStyle w:val="Title"/>
        <w:ind w:firstLine="5100"/>
        <w:jc w:val="right"/>
        <w:outlineLvl w:val="0"/>
        <w:rPr>
          <w:b w:val="0"/>
        </w:rPr>
      </w:pPr>
      <w:r>
        <w:rPr>
          <w:b w:val="0"/>
        </w:rPr>
        <w:t xml:space="preserve">          от 27.09.2013 № 41</w:t>
      </w:r>
    </w:p>
    <w:p w:rsidR="00CB06FE" w:rsidRDefault="00CB06FE" w:rsidP="00AA6E83">
      <w:pPr>
        <w:pStyle w:val="Title"/>
        <w:outlineLvl w:val="0"/>
        <w:rPr>
          <w:sz w:val="28"/>
          <w:szCs w:val="28"/>
        </w:rPr>
      </w:pPr>
    </w:p>
    <w:p w:rsidR="00CB06FE" w:rsidRDefault="00CB06FE" w:rsidP="00AA6E83">
      <w:pPr>
        <w:pStyle w:val="Title"/>
        <w:outlineLvl w:val="0"/>
        <w:rPr>
          <w:sz w:val="28"/>
          <w:szCs w:val="28"/>
        </w:rPr>
      </w:pPr>
    </w:p>
    <w:p w:rsidR="00CB06FE" w:rsidRPr="00A86114" w:rsidRDefault="00CB06FE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>Доклад</w:t>
      </w:r>
    </w:p>
    <w:p w:rsidR="00CB06FE" w:rsidRPr="00A86114" w:rsidRDefault="00CB06FE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 xml:space="preserve">по результатам рассмотрения материалов дела об установлении тарифа на </w:t>
      </w:r>
      <w:r w:rsidRPr="00AA12DD">
        <w:rPr>
          <w:sz w:val="28"/>
          <w:szCs w:val="28"/>
        </w:rPr>
        <w:t>горячую воду в открыт</w:t>
      </w:r>
      <w:r>
        <w:rPr>
          <w:sz w:val="28"/>
          <w:szCs w:val="28"/>
        </w:rPr>
        <w:t>ой</w:t>
      </w:r>
      <w:r w:rsidRPr="00AA12DD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AA12DD">
        <w:rPr>
          <w:sz w:val="28"/>
          <w:szCs w:val="28"/>
        </w:rPr>
        <w:t xml:space="preserve">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>
        <w:rPr>
          <w:sz w:val="28"/>
          <w:szCs w:val="28"/>
        </w:rPr>
        <w:t>, поставляемую</w:t>
      </w:r>
      <w:r w:rsidRPr="00A86114">
        <w:rPr>
          <w:sz w:val="28"/>
          <w:szCs w:val="28"/>
        </w:rPr>
        <w:t xml:space="preserve"> Федеральным бюджетным учреждением науки «Государственным научным центром вирусологии и биотехнологии «Вектор» потребителям, другим теплоснабжающим организациям на 2013 год</w:t>
      </w:r>
    </w:p>
    <w:p w:rsidR="00CB06FE" w:rsidRPr="00AB15A7" w:rsidRDefault="00CB06FE" w:rsidP="00A86114">
      <w:pPr>
        <w:ind w:firstLine="567"/>
        <w:jc w:val="center"/>
        <w:rPr>
          <w:b/>
          <w:sz w:val="28"/>
          <w:szCs w:val="28"/>
        </w:rPr>
      </w:pPr>
    </w:p>
    <w:p w:rsidR="00CB06FE" w:rsidRDefault="00CB06FE" w:rsidP="00A86114">
      <w:pPr>
        <w:ind w:firstLine="567"/>
        <w:jc w:val="both"/>
        <w:rPr>
          <w:sz w:val="28"/>
          <w:szCs w:val="28"/>
        </w:rPr>
      </w:pPr>
      <w:r w:rsidRPr="00AB15A7">
        <w:rPr>
          <w:color w:val="000000"/>
          <w:sz w:val="28"/>
          <w:szCs w:val="28"/>
        </w:rPr>
        <w:t>По результатам</w:t>
      </w:r>
      <w:r w:rsidRPr="00AB15A7">
        <w:rPr>
          <w:sz w:val="28"/>
          <w:szCs w:val="28"/>
        </w:rPr>
        <w:t xml:space="preserve"> проведённой отделом регулирования тепло- и газоснабжающих организаций департамента по тарифам Новосибирской области </w:t>
      </w:r>
      <w:r w:rsidRPr="00AB15A7">
        <w:rPr>
          <w:i/>
          <w:sz w:val="28"/>
          <w:szCs w:val="28"/>
        </w:rPr>
        <w:t>(далее – департамент)</w:t>
      </w:r>
      <w:r w:rsidRPr="00AB15A7">
        <w:rPr>
          <w:sz w:val="28"/>
          <w:szCs w:val="28"/>
        </w:rPr>
        <w:t xml:space="preserve"> экспертизы расчётных и обосновывающих</w:t>
      </w:r>
      <w:r w:rsidRPr="00AB15A7">
        <w:rPr>
          <w:i/>
          <w:sz w:val="28"/>
          <w:szCs w:val="28"/>
        </w:rPr>
        <w:t xml:space="preserve"> </w:t>
      </w:r>
      <w:r w:rsidRPr="00AB15A7">
        <w:rPr>
          <w:sz w:val="28"/>
          <w:szCs w:val="28"/>
        </w:rPr>
        <w:t xml:space="preserve">материалов для установления тарифа на </w:t>
      </w:r>
      <w:r w:rsidRPr="00AA12DD">
        <w:rPr>
          <w:sz w:val="28"/>
          <w:szCs w:val="28"/>
        </w:rPr>
        <w:t>горячую воду в открытых системах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>
        <w:rPr>
          <w:sz w:val="28"/>
          <w:szCs w:val="28"/>
        </w:rPr>
        <w:t>, поставляемую</w:t>
      </w:r>
      <w:r w:rsidRPr="00A86114">
        <w:rPr>
          <w:sz w:val="28"/>
          <w:szCs w:val="28"/>
        </w:rPr>
        <w:t xml:space="preserve"> Федеральным бюджетным учреждением науки «Государственным научным центром вирусологии и биотехнологии «Вектор»</w:t>
      </w:r>
      <w:r w:rsidRPr="004B4185">
        <w:rPr>
          <w:bCs/>
          <w:sz w:val="28"/>
          <w:szCs w:val="28"/>
        </w:rPr>
        <w:t xml:space="preserve"> (</w:t>
      </w:r>
      <w:r w:rsidRPr="00AB15A7">
        <w:rPr>
          <w:sz w:val="28"/>
          <w:szCs w:val="28"/>
        </w:rPr>
        <w:t xml:space="preserve">далее по тексту ТСО)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>, установлено следующее</w:t>
      </w:r>
      <w:r>
        <w:rPr>
          <w:sz w:val="28"/>
          <w:szCs w:val="28"/>
        </w:rPr>
        <w:t>:</w:t>
      </w:r>
    </w:p>
    <w:p w:rsidR="00CB06FE" w:rsidRPr="00192BEC" w:rsidRDefault="00CB06FE" w:rsidP="00A86114">
      <w:pPr>
        <w:ind w:firstLine="567"/>
        <w:jc w:val="both"/>
        <w:rPr>
          <w:sz w:val="28"/>
          <w:szCs w:val="28"/>
        </w:rPr>
      </w:pPr>
    </w:p>
    <w:p w:rsidR="00CB06FE" w:rsidRPr="00AB15A7" w:rsidRDefault="00CB06FE" w:rsidP="00192BEC">
      <w:pPr>
        <w:ind w:firstLine="567"/>
        <w:jc w:val="both"/>
        <w:rPr>
          <w:sz w:val="28"/>
          <w:szCs w:val="28"/>
        </w:rPr>
      </w:pPr>
      <w:r w:rsidRPr="00192BEC">
        <w:rPr>
          <w:color w:val="000000"/>
          <w:sz w:val="28"/>
          <w:szCs w:val="28"/>
        </w:rPr>
        <w:t xml:space="preserve">1. </w:t>
      </w:r>
      <w:r w:rsidRPr="004B4185">
        <w:rPr>
          <w:color w:val="000000"/>
          <w:sz w:val="28"/>
          <w:szCs w:val="28"/>
        </w:rPr>
        <w:t>Фе</w:t>
      </w:r>
      <w:r w:rsidRPr="004B4185">
        <w:rPr>
          <w:bCs/>
          <w:sz w:val="28"/>
          <w:szCs w:val="28"/>
        </w:rPr>
        <w:t>деральн</w:t>
      </w:r>
      <w:r>
        <w:rPr>
          <w:bCs/>
          <w:sz w:val="28"/>
          <w:szCs w:val="28"/>
        </w:rPr>
        <w:t>ое</w:t>
      </w:r>
      <w:r w:rsidRPr="004B4185">
        <w:rPr>
          <w:bCs/>
          <w:sz w:val="28"/>
          <w:szCs w:val="28"/>
        </w:rPr>
        <w:t xml:space="preserve"> бюджетн</w:t>
      </w:r>
      <w:r>
        <w:rPr>
          <w:bCs/>
          <w:sz w:val="28"/>
          <w:szCs w:val="28"/>
        </w:rPr>
        <w:t>ое</w:t>
      </w:r>
      <w:r w:rsidRPr="004B4185">
        <w:rPr>
          <w:bCs/>
          <w:sz w:val="28"/>
          <w:szCs w:val="28"/>
        </w:rPr>
        <w:t xml:space="preserve"> учреждение науки «Государственн</w:t>
      </w:r>
      <w:r>
        <w:rPr>
          <w:bCs/>
          <w:sz w:val="28"/>
          <w:szCs w:val="28"/>
        </w:rPr>
        <w:t>ый</w:t>
      </w:r>
      <w:r w:rsidRPr="004B4185">
        <w:rPr>
          <w:bCs/>
          <w:sz w:val="28"/>
          <w:szCs w:val="28"/>
        </w:rPr>
        <w:t xml:space="preserve"> научны</w:t>
      </w:r>
      <w:r>
        <w:rPr>
          <w:bCs/>
          <w:sz w:val="28"/>
          <w:szCs w:val="28"/>
        </w:rPr>
        <w:t>й</w:t>
      </w:r>
      <w:r w:rsidRPr="004B4185">
        <w:rPr>
          <w:bCs/>
          <w:sz w:val="28"/>
          <w:szCs w:val="28"/>
        </w:rPr>
        <w:t xml:space="preserve"> центр вирусологии и биотехнологии «Вектор»</w:t>
      </w:r>
      <w:r w:rsidRPr="00AB15A7">
        <w:rPr>
          <w:sz w:val="28"/>
          <w:szCs w:val="28"/>
        </w:rPr>
        <w:t xml:space="preserve"> (ИНН </w:t>
      </w:r>
      <w:r w:rsidRPr="004B4185">
        <w:rPr>
          <w:sz w:val="28"/>
          <w:szCs w:val="28"/>
        </w:rPr>
        <w:t>5433161342</w:t>
      </w:r>
      <w:r w:rsidRPr="00AB15A7">
        <w:rPr>
          <w:sz w:val="28"/>
          <w:szCs w:val="28"/>
        </w:rPr>
        <w:t xml:space="preserve">, ОГРН </w:t>
      </w:r>
      <w:r w:rsidRPr="004B4185">
        <w:rPr>
          <w:sz w:val="28"/>
          <w:szCs w:val="28"/>
        </w:rPr>
        <w:t>1055475048122</w:t>
      </w:r>
      <w:r w:rsidRPr="00AB15A7">
        <w:rPr>
          <w:sz w:val="28"/>
          <w:szCs w:val="28"/>
        </w:rPr>
        <w:t xml:space="preserve">) осуществляет </w:t>
      </w:r>
      <w:r w:rsidRPr="0016566F">
        <w:rPr>
          <w:sz w:val="28"/>
          <w:szCs w:val="28"/>
        </w:rPr>
        <w:t xml:space="preserve">поставку </w:t>
      </w:r>
      <w:r w:rsidRPr="00AA12DD">
        <w:rPr>
          <w:sz w:val="28"/>
          <w:szCs w:val="28"/>
        </w:rPr>
        <w:t>горяч</w:t>
      </w:r>
      <w:r>
        <w:rPr>
          <w:sz w:val="28"/>
          <w:szCs w:val="28"/>
        </w:rPr>
        <w:t>ей</w:t>
      </w:r>
      <w:r w:rsidRPr="00AA12DD">
        <w:rPr>
          <w:sz w:val="28"/>
          <w:szCs w:val="28"/>
        </w:rPr>
        <w:t xml:space="preserve"> вод</w:t>
      </w:r>
      <w:r>
        <w:rPr>
          <w:sz w:val="28"/>
          <w:szCs w:val="28"/>
        </w:rPr>
        <w:t>ы</w:t>
      </w:r>
      <w:r w:rsidRPr="00AA12DD">
        <w:rPr>
          <w:sz w:val="28"/>
          <w:szCs w:val="28"/>
        </w:rPr>
        <w:t xml:space="preserve"> в открыт</w:t>
      </w:r>
      <w:r>
        <w:rPr>
          <w:sz w:val="28"/>
          <w:szCs w:val="28"/>
        </w:rPr>
        <w:t>ой</w:t>
      </w:r>
      <w:r w:rsidRPr="00AA12DD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AA12DD">
        <w:rPr>
          <w:sz w:val="28"/>
          <w:szCs w:val="28"/>
        </w:rPr>
        <w:t xml:space="preserve"> теплоснабжения (</w:t>
      </w:r>
      <w:r>
        <w:rPr>
          <w:sz w:val="28"/>
          <w:szCs w:val="28"/>
        </w:rPr>
        <w:t>горячее водоснабжение</w:t>
      </w:r>
      <w:r w:rsidRPr="00AA12DD">
        <w:rPr>
          <w:sz w:val="28"/>
          <w:szCs w:val="28"/>
        </w:rPr>
        <w:t>)</w:t>
      </w:r>
      <w:r w:rsidRPr="0016566F">
        <w:rPr>
          <w:sz w:val="28"/>
          <w:szCs w:val="28"/>
        </w:rPr>
        <w:t xml:space="preserve"> для потребителей</w:t>
      </w:r>
      <w:r>
        <w:rPr>
          <w:sz w:val="28"/>
          <w:szCs w:val="28"/>
        </w:rPr>
        <w:t xml:space="preserve"> и </w:t>
      </w:r>
      <w:r w:rsidRPr="00AB15A7">
        <w:rPr>
          <w:bCs/>
          <w:sz w:val="28"/>
          <w:szCs w:val="28"/>
        </w:rPr>
        <w:t>дру</w:t>
      </w:r>
      <w:r>
        <w:rPr>
          <w:bCs/>
          <w:sz w:val="28"/>
          <w:szCs w:val="28"/>
        </w:rPr>
        <w:t>гих теплоснабжающих организаций</w:t>
      </w:r>
      <w:r>
        <w:rPr>
          <w:sz w:val="28"/>
          <w:szCs w:val="28"/>
        </w:rPr>
        <w:t>.</w:t>
      </w:r>
    </w:p>
    <w:p w:rsidR="00CB06FE" w:rsidRPr="0016566F" w:rsidRDefault="00CB06FE" w:rsidP="00192BEC">
      <w:pPr>
        <w:ind w:firstLine="567"/>
        <w:jc w:val="both"/>
        <w:rPr>
          <w:bCs/>
          <w:sz w:val="28"/>
          <w:szCs w:val="28"/>
        </w:rPr>
      </w:pPr>
      <w:r w:rsidRPr="0016566F">
        <w:rPr>
          <w:bCs/>
          <w:sz w:val="28"/>
          <w:szCs w:val="28"/>
        </w:rPr>
        <w:t>Предприятие работает по обычной системе налогообложения.</w:t>
      </w:r>
    </w:p>
    <w:p w:rsidR="00CB06FE" w:rsidRPr="00192BEC" w:rsidRDefault="00CB06FE" w:rsidP="00A86114">
      <w:pPr>
        <w:ind w:firstLine="567"/>
        <w:jc w:val="both"/>
        <w:rPr>
          <w:sz w:val="28"/>
          <w:szCs w:val="28"/>
        </w:rPr>
      </w:pPr>
    </w:p>
    <w:p w:rsidR="00CB06FE" w:rsidRDefault="00CB06FE" w:rsidP="00A861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722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Решение об установлении </w:t>
      </w:r>
      <w:r w:rsidRPr="00777B79">
        <w:rPr>
          <w:sz w:val="28"/>
          <w:szCs w:val="28"/>
        </w:rPr>
        <w:t>двухкомпонентн</w:t>
      </w:r>
      <w:r>
        <w:rPr>
          <w:sz w:val="28"/>
          <w:szCs w:val="28"/>
        </w:rPr>
        <w:t>ого</w:t>
      </w:r>
      <w:r w:rsidRPr="00777B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тарифа </w:t>
      </w:r>
      <w:r w:rsidRPr="00777B79">
        <w:rPr>
          <w:sz w:val="28"/>
          <w:szCs w:val="28"/>
        </w:rPr>
        <w:t>на горячую воду в открытой системе теплоснабжения (горячего водоснабжения) для теплоснабжающих организаций, поставляющих горячую воду с использованием открытой системы теплоснабжения (горячего водоснабжения)</w:t>
      </w:r>
      <w:r>
        <w:rPr>
          <w:sz w:val="28"/>
          <w:szCs w:val="28"/>
        </w:rPr>
        <w:t xml:space="preserve"> принимается департаментом с</w:t>
      </w:r>
      <w:r w:rsidRPr="00AB15A7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 xml:space="preserve">пункта 87 Постановления правительства Российской Федерации </w:t>
      </w:r>
      <w:r w:rsidRPr="00AB15A7">
        <w:rPr>
          <w:sz w:val="28"/>
          <w:szCs w:val="28"/>
        </w:rPr>
        <w:t>от 22 октября 2012 № 1075</w:t>
      </w:r>
      <w:r>
        <w:rPr>
          <w:sz w:val="28"/>
          <w:szCs w:val="28"/>
        </w:rPr>
        <w:t xml:space="preserve"> «О ценообразовании в сфере теплоснабжения» (далее - Постановление)</w:t>
      </w:r>
      <w:r w:rsidRPr="00AB15A7">
        <w:rPr>
          <w:sz w:val="28"/>
          <w:szCs w:val="28"/>
        </w:rPr>
        <w:t>.</w:t>
      </w:r>
    </w:p>
    <w:p w:rsidR="00CB06FE" w:rsidRDefault="00CB06FE" w:rsidP="000E3E43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Двухкомпонентный тариф на горячую воду в открытой системе теплоснабжения (горячего водоснабжения) состоит из компонента на теплоноситель и компонента на тепловую энергию.</w:t>
      </w:r>
      <w:r w:rsidRPr="000E3E43">
        <w:rPr>
          <w:sz w:val="28"/>
          <w:szCs w:val="28"/>
        </w:rPr>
        <w:t xml:space="preserve"> </w:t>
      </w:r>
    </w:p>
    <w:p w:rsidR="00CB06FE" w:rsidRPr="00777B79" w:rsidRDefault="00CB06FE" w:rsidP="000E3E43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Компонент на тепловую энергию устанавливается органом регулирования в виде одноставочного или двухставочного компонента, равного соответственно одноставочному или двухставочному тарифу на тепловую энергию (мощность).</w:t>
      </w:r>
    </w:p>
    <w:p w:rsidR="00CB06FE" w:rsidRPr="00777B79" w:rsidRDefault="00CB06FE" w:rsidP="000E3E43">
      <w:pPr>
        <w:ind w:firstLine="567"/>
        <w:jc w:val="both"/>
        <w:rPr>
          <w:sz w:val="28"/>
          <w:szCs w:val="28"/>
        </w:rPr>
      </w:pPr>
      <w:r w:rsidRPr="00777B79">
        <w:rPr>
          <w:sz w:val="28"/>
          <w:szCs w:val="28"/>
        </w:rPr>
        <w:t>Компонент на теплоноситель устанавливается органом регулирования в виде одноставочного компонента и принимается равным тарифу на теплоноситель.</w:t>
      </w:r>
    </w:p>
    <w:p w:rsidR="00CB06FE" w:rsidRDefault="00CB06FE" w:rsidP="00777B79">
      <w:pPr>
        <w:ind w:firstLine="567"/>
        <w:jc w:val="both"/>
        <w:rPr>
          <w:sz w:val="28"/>
          <w:szCs w:val="28"/>
        </w:rPr>
      </w:pPr>
    </w:p>
    <w:p w:rsidR="00CB06FE" w:rsidRDefault="00CB06FE" w:rsidP="00777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6566F">
        <w:rPr>
          <w:sz w:val="28"/>
          <w:szCs w:val="28"/>
        </w:rPr>
        <w:t xml:space="preserve">Тарифы на тепловую энергию в горячей воде отпускаемую ТСО </w:t>
      </w:r>
      <w:r>
        <w:rPr>
          <w:sz w:val="28"/>
          <w:szCs w:val="28"/>
        </w:rPr>
        <w:t xml:space="preserve">для потребителей, оплачивающих производство и передачу тепловой энергии </w:t>
      </w:r>
      <w:r w:rsidRPr="0016566F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27</w:t>
      </w:r>
      <w:r w:rsidRPr="0016566F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16566F">
        <w:rPr>
          <w:sz w:val="28"/>
          <w:szCs w:val="28"/>
        </w:rPr>
        <w:t xml:space="preserve">.2013г. составляет 1130,0 руб./Гкал (без НДС), </w:t>
      </w:r>
      <w:r>
        <w:rPr>
          <w:sz w:val="28"/>
          <w:szCs w:val="28"/>
        </w:rPr>
        <w:t>для населения (тариф указан с учетом НДС) составляет 1333,4</w:t>
      </w:r>
      <w:r w:rsidRPr="004E7D8F">
        <w:rPr>
          <w:sz w:val="28"/>
          <w:szCs w:val="28"/>
        </w:rPr>
        <w:t xml:space="preserve"> </w:t>
      </w:r>
      <w:r w:rsidRPr="0016566F">
        <w:rPr>
          <w:sz w:val="28"/>
          <w:szCs w:val="28"/>
        </w:rPr>
        <w:t>руб./Гкал</w:t>
      </w:r>
      <w:r>
        <w:rPr>
          <w:sz w:val="28"/>
          <w:szCs w:val="28"/>
        </w:rPr>
        <w:t xml:space="preserve">, </w:t>
      </w:r>
      <w:r w:rsidRPr="0016566F">
        <w:rPr>
          <w:sz w:val="28"/>
          <w:szCs w:val="28"/>
        </w:rPr>
        <w:t>установлены приказом департамента от 08.11.2012 № 463-ТЭ</w:t>
      </w:r>
    </w:p>
    <w:p w:rsidR="00CB06FE" w:rsidRDefault="00CB06FE" w:rsidP="00777B79">
      <w:pPr>
        <w:ind w:firstLine="567"/>
        <w:jc w:val="both"/>
        <w:rPr>
          <w:sz w:val="28"/>
          <w:szCs w:val="28"/>
        </w:rPr>
      </w:pPr>
      <w:r w:rsidRPr="004E7D8F">
        <w:rPr>
          <w:bCs/>
          <w:sz w:val="28"/>
          <w:szCs w:val="28"/>
        </w:rPr>
        <w:t xml:space="preserve">Тариф на теплоноситель </w:t>
      </w:r>
      <w:r w:rsidRPr="00AB15A7">
        <w:rPr>
          <w:bCs/>
          <w:sz w:val="28"/>
          <w:szCs w:val="28"/>
        </w:rPr>
        <w:t xml:space="preserve">поставляемый </w:t>
      </w:r>
      <w:r w:rsidRPr="004E7D8F">
        <w:rPr>
          <w:bCs/>
          <w:sz w:val="28"/>
          <w:szCs w:val="28"/>
        </w:rPr>
        <w:t xml:space="preserve">ТСО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составляет </w:t>
      </w:r>
      <w:r w:rsidRPr="000E3E43">
        <w:rPr>
          <w:sz w:val="28"/>
          <w:szCs w:val="28"/>
        </w:rPr>
        <w:t xml:space="preserve">20,46 руб./куб.м. (без НДС) </w:t>
      </w:r>
      <w:r w:rsidRPr="0016566F">
        <w:rPr>
          <w:sz w:val="28"/>
          <w:szCs w:val="28"/>
        </w:rPr>
        <w:t xml:space="preserve">установлен приказом департамента от </w:t>
      </w:r>
      <w:r w:rsidRPr="00F53C02">
        <w:rPr>
          <w:sz w:val="28"/>
          <w:szCs w:val="28"/>
        </w:rPr>
        <w:t>01</w:t>
      </w:r>
      <w:r w:rsidRPr="0016566F">
        <w:rPr>
          <w:sz w:val="28"/>
          <w:szCs w:val="28"/>
        </w:rPr>
        <w:t>.</w:t>
      </w:r>
      <w:r w:rsidRPr="00F53C02">
        <w:rPr>
          <w:sz w:val="28"/>
          <w:szCs w:val="28"/>
        </w:rPr>
        <w:t>10</w:t>
      </w:r>
      <w:r w:rsidRPr="0016566F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16566F">
        <w:rPr>
          <w:sz w:val="28"/>
          <w:szCs w:val="28"/>
        </w:rPr>
        <w:t xml:space="preserve"> № -</w:t>
      </w:r>
      <w:r w:rsidRPr="00F53C02">
        <w:rPr>
          <w:sz w:val="28"/>
          <w:szCs w:val="28"/>
        </w:rPr>
        <w:t xml:space="preserve">      </w:t>
      </w:r>
      <w:r w:rsidRPr="0016566F">
        <w:rPr>
          <w:sz w:val="28"/>
          <w:szCs w:val="28"/>
        </w:rPr>
        <w:t>ТЭ</w:t>
      </w:r>
      <w:r>
        <w:rPr>
          <w:sz w:val="28"/>
          <w:szCs w:val="28"/>
        </w:rPr>
        <w:t>.</w:t>
      </w:r>
    </w:p>
    <w:p w:rsidR="00CB06FE" w:rsidRDefault="00CB06FE" w:rsidP="00A86114">
      <w:pPr>
        <w:pStyle w:val="BodyTextIndent"/>
        <w:ind w:right="-18" w:firstLine="567"/>
        <w:rPr>
          <w:szCs w:val="28"/>
        </w:rPr>
      </w:pPr>
    </w:p>
    <w:p w:rsidR="00CB06FE" w:rsidRDefault="00CB06FE" w:rsidP="00A86114">
      <w:pPr>
        <w:pStyle w:val="BodyTextIndent"/>
        <w:ind w:right="-18" w:firstLine="567"/>
        <w:rPr>
          <w:szCs w:val="28"/>
        </w:rPr>
      </w:pPr>
    </w:p>
    <w:p w:rsidR="00CB06FE" w:rsidRPr="00AB15A7" w:rsidRDefault="00CB06FE" w:rsidP="00A86114">
      <w:pPr>
        <w:pStyle w:val="BodyTextIndent"/>
        <w:ind w:right="-18" w:firstLine="567"/>
        <w:rPr>
          <w:szCs w:val="28"/>
        </w:rPr>
      </w:pPr>
    </w:p>
    <w:p w:rsidR="00CB06FE" w:rsidRPr="00AB15A7" w:rsidRDefault="00CB06FE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 xml:space="preserve">Главный эксперт ОРТГО       </w:t>
      </w:r>
      <w:r>
        <w:rPr>
          <w:szCs w:val="28"/>
        </w:rPr>
        <w:t xml:space="preserve">                                          </w:t>
      </w:r>
      <w:r w:rsidRPr="00AB15A7">
        <w:rPr>
          <w:szCs w:val="28"/>
        </w:rPr>
        <w:t xml:space="preserve"> 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>Р</w:t>
      </w:r>
      <w:r w:rsidRPr="00AB15A7">
        <w:rPr>
          <w:szCs w:val="28"/>
        </w:rPr>
        <w:t>.</w:t>
      </w:r>
      <w:r>
        <w:rPr>
          <w:szCs w:val="28"/>
        </w:rPr>
        <w:t>А</w:t>
      </w:r>
      <w:r w:rsidRPr="00AB15A7">
        <w:rPr>
          <w:szCs w:val="28"/>
        </w:rPr>
        <w:t xml:space="preserve">. </w:t>
      </w:r>
      <w:r>
        <w:rPr>
          <w:szCs w:val="28"/>
        </w:rPr>
        <w:t>Дюдин</w:t>
      </w:r>
    </w:p>
    <w:p w:rsidR="00CB06FE" w:rsidRPr="00AB15A7" w:rsidRDefault="00CB06FE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</w:p>
    <w:p w:rsidR="00CB06FE" w:rsidRPr="00AB15A7" w:rsidRDefault="00CB06FE" w:rsidP="001B468A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>Начальник ОРТГО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 xml:space="preserve">          </w:t>
      </w:r>
      <w:r w:rsidRPr="00AB15A7">
        <w:rPr>
          <w:szCs w:val="28"/>
        </w:rPr>
        <w:tab/>
      </w:r>
      <w:r w:rsidRPr="00AB15A7">
        <w:rPr>
          <w:szCs w:val="28"/>
        </w:rPr>
        <w:tab/>
        <w:t>И.С. Сальников</w:t>
      </w:r>
    </w:p>
    <w:sectPr w:rsidR="00CB06FE" w:rsidRPr="00AB15A7" w:rsidSect="00A86114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1134" w:header="720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6FE" w:rsidRDefault="00CB06FE">
      <w:r>
        <w:separator/>
      </w:r>
    </w:p>
  </w:endnote>
  <w:endnote w:type="continuationSeparator" w:id="0">
    <w:p w:rsidR="00CB06FE" w:rsidRDefault="00CB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FE" w:rsidRDefault="00CB06FE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B06FE" w:rsidRDefault="00CB06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FE" w:rsidRDefault="00CB06FE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6FE" w:rsidRDefault="00CB06FE">
      <w:r>
        <w:separator/>
      </w:r>
    </w:p>
  </w:footnote>
  <w:footnote w:type="continuationSeparator" w:id="0">
    <w:p w:rsidR="00CB06FE" w:rsidRDefault="00CB0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FE" w:rsidRDefault="00CB06FE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B06FE" w:rsidRDefault="00CB06F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FE" w:rsidRDefault="00CB06FE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B06FE" w:rsidRDefault="00CB06FE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03B"/>
    <w:multiLevelType w:val="hybridMultilevel"/>
    <w:tmpl w:val="9AF2DAD2"/>
    <w:lvl w:ilvl="0" w:tplc="50B8139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C264ECB8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CE1C9E4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96C8E76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D770A5C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2F3A2C6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EF2F44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A42D986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7ADE20C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3A57C1C"/>
    <w:multiLevelType w:val="hybridMultilevel"/>
    <w:tmpl w:val="6B9CDFA8"/>
    <w:lvl w:ilvl="0" w:tplc="6A42C20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D1B99"/>
    <w:multiLevelType w:val="hybridMultilevel"/>
    <w:tmpl w:val="D68C6F64"/>
    <w:lvl w:ilvl="0" w:tplc="742ADB5C">
      <w:start w:val="1"/>
      <w:numFmt w:val="bullet"/>
      <w:lvlText w:val="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6712D"/>
    <w:multiLevelType w:val="hybridMultilevel"/>
    <w:tmpl w:val="584A9476"/>
    <w:lvl w:ilvl="0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72DC8"/>
    <w:multiLevelType w:val="hybridMultilevel"/>
    <w:tmpl w:val="7D10619C"/>
    <w:lvl w:ilvl="0" w:tplc="8A30F4A2">
      <w:numFmt w:val="bullet"/>
      <w:lvlText w:val="-"/>
      <w:lvlJc w:val="left"/>
      <w:pPr>
        <w:tabs>
          <w:tab w:val="num" w:pos="1060"/>
        </w:tabs>
        <w:ind w:left="7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7413C"/>
    <w:multiLevelType w:val="multilevel"/>
    <w:tmpl w:val="D450A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>
    <w:nsid w:val="16306891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F8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3345AF"/>
    <w:multiLevelType w:val="hybridMultilevel"/>
    <w:tmpl w:val="12F6B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E28EF"/>
    <w:multiLevelType w:val="hybridMultilevel"/>
    <w:tmpl w:val="35C4F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D2F48"/>
    <w:multiLevelType w:val="hybridMultilevel"/>
    <w:tmpl w:val="2CB81240"/>
    <w:lvl w:ilvl="0" w:tplc="8A70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9E2301"/>
    <w:multiLevelType w:val="hybridMultilevel"/>
    <w:tmpl w:val="7232428A"/>
    <w:lvl w:ilvl="0" w:tplc="DEEA75DE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B2A2AC3"/>
    <w:multiLevelType w:val="hybridMultilevel"/>
    <w:tmpl w:val="F9E0B6AC"/>
    <w:lvl w:ilvl="0" w:tplc="6576B5E0">
      <w:numFmt w:val="bullet"/>
      <w:lvlText w:val="-"/>
      <w:lvlJc w:val="left"/>
      <w:pPr>
        <w:tabs>
          <w:tab w:val="num" w:pos="1069"/>
        </w:tabs>
        <w:ind w:left="29"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B924795"/>
    <w:multiLevelType w:val="hybridMultilevel"/>
    <w:tmpl w:val="31DC4316"/>
    <w:lvl w:ilvl="0" w:tplc="FBCEC9AA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EC2040D"/>
    <w:multiLevelType w:val="hybridMultilevel"/>
    <w:tmpl w:val="30081A3A"/>
    <w:lvl w:ilvl="0" w:tplc="4652343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E16ABA"/>
    <w:multiLevelType w:val="hybridMultilevel"/>
    <w:tmpl w:val="6B9CDFA8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F75A3"/>
    <w:multiLevelType w:val="multilevel"/>
    <w:tmpl w:val="03680B64"/>
    <w:lvl w:ilvl="0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>
      <w:start w:val="1"/>
      <w:numFmt w:val="bullet"/>
      <w:lvlText w:val=""/>
      <w:lvlJc w:val="left"/>
      <w:pPr>
        <w:tabs>
          <w:tab w:val="num" w:pos="1440"/>
        </w:tabs>
        <w:ind w:left="1440" w:hanging="360"/>
      </w:pPr>
      <w:rPr>
        <w:rFonts w:ascii="Marlett" w:hAnsi="Marlet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0B38DB"/>
    <w:multiLevelType w:val="hybridMultilevel"/>
    <w:tmpl w:val="F9E0B6AC"/>
    <w:lvl w:ilvl="0" w:tplc="68920B3A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35F64B7F"/>
    <w:multiLevelType w:val="hybridMultilevel"/>
    <w:tmpl w:val="13C27FCC"/>
    <w:lvl w:ilvl="0" w:tplc="A498D03A">
      <w:start w:val="1"/>
      <w:numFmt w:val="bullet"/>
      <w:lvlText w:val="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9">
    <w:nsid w:val="3CB949FD"/>
    <w:multiLevelType w:val="hybridMultilevel"/>
    <w:tmpl w:val="57F02A16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BE4319"/>
    <w:multiLevelType w:val="hybridMultilevel"/>
    <w:tmpl w:val="845C6518"/>
    <w:lvl w:ilvl="0" w:tplc="B7F48FA0">
      <w:start w:val="2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B54019"/>
    <w:multiLevelType w:val="hybridMultilevel"/>
    <w:tmpl w:val="A8066A9A"/>
    <w:lvl w:ilvl="0" w:tplc="FC505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720439A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2" w:tplc="F4DE687C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3" w:tplc="B988271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4" w:tplc="7458C95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5" w:tplc="706657F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6" w:tplc="D9E4A05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7" w:tplc="B040304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8" w:tplc="FA70324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</w:abstractNum>
  <w:abstractNum w:abstractNumId="22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DD5FF1"/>
    <w:multiLevelType w:val="hybridMultilevel"/>
    <w:tmpl w:val="FD0AF180"/>
    <w:lvl w:ilvl="0" w:tplc="D34A79B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BB23C5"/>
    <w:multiLevelType w:val="hybridMultilevel"/>
    <w:tmpl w:val="DA687008"/>
    <w:lvl w:ilvl="0" w:tplc="FEEA1860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7742EE"/>
    <w:multiLevelType w:val="hybridMultilevel"/>
    <w:tmpl w:val="7D10619C"/>
    <w:lvl w:ilvl="0" w:tplc="05282FA2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>
    <w:nsid w:val="58753763"/>
    <w:multiLevelType w:val="hybridMultilevel"/>
    <w:tmpl w:val="3626AE7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7">
    <w:nsid w:val="589B7598"/>
    <w:multiLevelType w:val="hybridMultilevel"/>
    <w:tmpl w:val="7D10619C"/>
    <w:lvl w:ilvl="0" w:tplc="2D52E6D0">
      <w:start w:val="8"/>
      <w:numFmt w:val="bullet"/>
      <w:lvlText w:val="-"/>
      <w:lvlJc w:val="left"/>
      <w:pPr>
        <w:tabs>
          <w:tab w:val="num" w:pos="1615"/>
        </w:tabs>
        <w:ind w:left="1615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8">
    <w:nsid w:val="5B6C137B"/>
    <w:multiLevelType w:val="hybridMultilevel"/>
    <w:tmpl w:val="6B9CDFA8"/>
    <w:lvl w:ilvl="0" w:tplc="0B0C3452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23D6D"/>
    <w:multiLevelType w:val="hybridMultilevel"/>
    <w:tmpl w:val="2B7C95B8"/>
    <w:lvl w:ilvl="0" w:tplc="2CF6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D62837"/>
    <w:multiLevelType w:val="hybridMultilevel"/>
    <w:tmpl w:val="F68ACB26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C74144"/>
    <w:multiLevelType w:val="hybridMultilevel"/>
    <w:tmpl w:val="BD4478E6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2">
    <w:nsid w:val="63A73B32"/>
    <w:multiLevelType w:val="hybridMultilevel"/>
    <w:tmpl w:val="A36CFB12"/>
    <w:lvl w:ilvl="0" w:tplc="1B1683D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3">
    <w:nsid w:val="64FA1E4A"/>
    <w:multiLevelType w:val="hybridMultilevel"/>
    <w:tmpl w:val="1BF2948A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1624E098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D6051"/>
    <w:multiLevelType w:val="hybridMultilevel"/>
    <w:tmpl w:val="9648AC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6A4B1300"/>
    <w:multiLevelType w:val="hybridMultilevel"/>
    <w:tmpl w:val="14660BE6"/>
    <w:lvl w:ilvl="0" w:tplc="041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>
    <w:nsid w:val="6AED48BF"/>
    <w:multiLevelType w:val="hybridMultilevel"/>
    <w:tmpl w:val="6B9CDFA8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CA76E8"/>
    <w:multiLevelType w:val="hybridMultilevel"/>
    <w:tmpl w:val="E82447A4"/>
    <w:lvl w:ilvl="0" w:tplc="D51E64B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AB5EE08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D1B08"/>
    <w:multiLevelType w:val="hybridMultilevel"/>
    <w:tmpl w:val="7DE651F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>
    <w:nsid w:val="72493A83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B7393E"/>
    <w:multiLevelType w:val="hybridMultilevel"/>
    <w:tmpl w:val="15467350"/>
    <w:lvl w:ilvl="0" w:tplc="F5B6DB8C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2">
    <w:nsid w:val="740D6CAB"/>
    <w:multiLevelType w:val="singleLevel"/>
    <w:tmpl w:val="360CE6F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5AC1D3A"/>
    <w:multiLevelType w:val="hybridMultilevel"/>
    <w:tmpl w:val="F9E6B0D2"/>
    <w:lvl w:ilvl="0" w:tplc="4B08E8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1BD658B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40C01A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96A3BC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A12AC3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8803E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1EE4E0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DB3AD65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7C7E82D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6172317"/>
    <w:multiLevelType w:val="hybridMultilevel"/>
    <w:tmpl w:val="A78AF774"/>
    <w:lvl w:ilvl="0" w:tplc="376CB38C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0844EF"/>
    <w:multiLevelType w:val="hybridMultilevel"/>
    <w:tmpl w:val="9AE4993C"/>
    <w:lvl w:ilvl="0" w:tplc="A498D03A">
      <w:start w:val="1"/>
      <w:numFmt w:val="bullet"/>
      <w:lvlText w:val="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B67089"/>
    <w:multiLevelType w:val="hybridMultilevel"/>
    <w:tmpl w:val="56E2A488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2" w:tplc="6A2EFFB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2"/>
  </w:num>
  <w:num w:numId="3">
    <w:abstractNumId w:val="42"/>
  </w:num>
  <w:num w:numId="4">
    <w:abstractNumId w:val="43"/>
  </w:num>
  <w:num w:numId="5">
    <w:abstractNumId w:val="29"/>
  </w:num>
  <w:num w:numId="6">
    <w:abstractNumId w:val="10"/>
  </w:num>
  <w:num w:numId="7">
    <w:abstractNumId w:val="46"/>
  </w:num>
  <w:num w:numId="8">
    <w:abstractNumId w:val="37"/>
  </w:num>
  <w:num w:numId="9">
    <w:abstractNumId w:val="15"/>
  </w:num>
  <w:num w:numId="10">
    <w:abstractNumId w:val="3"/>
  </w:num>
  <w:num w:numId="11">
    <w:abstractNumId w:val="16"/>
  </w:num>
  <w:num w:numId="12">
    <w:abstractNumId w:val="19"/>
  </w:num>
  <w:num w:numId="13">
    <w:abstractNumId w:val="44"/>
  </w:num>
  <w:num w:numId="14">
    <w:abstractNumId w:val="40"/>
  </w:num>
  <w:num w:numId="15">
    <w:abstractNumId w:val="7"/>
  </w:num>
  <w:num w:numId="16">
    <w:abstractNumId w:val="30"/>
  </w:num>
  <w:num w:numId="17">
    <w:abstractNumId w:val="24"/>
  </w:num>
  <w:num w:numId="18">
    <w:abstractNumId w:val="1"/>
  </w:num>
  <w:num w:numId="19">
    <w:abstractNumId w:val="28"/>
  </w:num>
  <w:num w:numId="20">
    <w:abstractNumId w:val="23"/>
  </w:num>
  <w:num w:numId="21">
    <w:abstractNumId w:val="20"/>
  </w:num>
  <w:num w:numId="22">
    <w:abstractNumId w:val="38"/>
  </w:num>
  <w:num w:numId="23">
    <w:abstractNumId w:val="27"/>
  </w:num>
  <w:num w:numId="24">
    <w:abstractNumId w:val="4"/>
  </w:num>
  <w:num w:numId="25">
    <w:abstractNumId w:val="25"/>
  </w:num>
  <w:num w:numId="26">
    <w:abstractNumId w:val="17"/>
  </w:num>
  <w:num w:numId="27">
    <w:abstractNumId w:val="12"/>
  </w:num>
  <w:num w:numId="28">
    <w:abstractNumId w:val="11"/>
  </w:num>
  <w:num w:numId="29">
    <w:abstractNumId w:val="32"/>
  </w:num>
  <w:num w:numId="30">
    <w:abstractNumId w:val="33"/>
  </w:num>
  <w:num w:numId="31">
    <w:abstractNumId w:val="41"/>
  </w:num>
  <w:num w:numId="32">
    <w:abstractNumId w:val="14"/>
  </w:num>
  <w:num w:numId="33">
    <w:abstractNumId w:val="34"/>
  </w:num>
  <w:num w:numId="34">
    <w:abstractNumId w:val="21"/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5"/>
  </w:num>
  <w:num w:numId="43">
    <w:abstractNumId w:val="18"/>
  </w:num>
  <w:num w:numId="44">
    <w:abstractNumId w:val="5"/>
  </w:num>
  <w:num w:numId="45">
    <w:abstractNumId w:val="26"/>
  </w:num>
  <w:num w:numId="46">
    <w:abstractNumId w:val="9"/>
  </w:num>
  <w:num w:numId="47">
    <w:abstractNumId w:val="36"/>
  </w:num>
  <w:num w:numId="48">
    <w:abstractNumId w:val="39"/>
  </w:num>
  <w:num w:numId="49">
    <w:abstractNumId w:val="13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doNotHyphenateCaps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C8"/>
    <w:rsid w:val="00012AFA"/>
    <w:rsid w:val="00012CB7"/>
    <w:rsid w:val="00013515"/>
    <w:rsid w:val="00013520"/>
    <w:rsid w:val="00013569"/>
    <w:rsid w:val="00014445"/>
    <w:rsid w:val="00014B81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30E4B"/>
    <w:rsid w:val="00031005"/>
    <w:rsid w:val="00032674"/>
    <w:rsid w:val="00033B59"/>
    <w:rsid w:val="00033E40"/>
    <w:rsid w:val="00034055"/>
    <w:rsid w:val="000345B4"/>
    <w:rsid w:val="0003496B"/>
    <w:rsid w:val="00034A22"/>
    <w:rsid w:val="000356BA"/>
    <w:rsid w:val="00035E07"/>
    <w:rsid w:val="000366F2"/>
    <w:rsid w:val="000404FC"/>
    <w:rsid w:val="00041F14"/>
    <w:rsid w:val="00042BD4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19AE"/>
    <w:rsid w:val="00052014"/>
    <w:rsid w:val="000528E5"/>
    <w:rsid w:val="00052CD0"/>
    <w:rsid w:val="00054387"/>
    <w:rsid w:val="000543F8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1BE"/>
    <w:rsid w:val="00066234"/>
    <w:rsid w:val="000668EA"/>
    <w:rsid w:val="00066C1B"/>
    <w:rsid w:val="00066D4F"/>
    <w:rsid w:val="000674CB"/>
    <w:rsid w:val="00067CB2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7217"/>
    <w:rsid w:val="00087B5F"/>
    <w:rsid w:val="000903EC"/>
    <w:rsid w:val="00090ABB"/>
    <w:rsid w:val="00090AD4"/>
    <w:rsid w:val="00090B49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7B96"/>
    <w:rsid w:val="000A7CED"/>
    <w:rsid w:val="000A7EF7"/>
    <w:rsid w:val="000B0284"/>
    <w:rsid w:val="000B149C"/>
    <w:rsid w:val="000B175E"/>
    <w:rsid w:val="000B1B05"/>
    <w:rsid w:val="000B1C99"/>
    <w:rsid w:val="000B1EA4"/>
    <w:rsid w:val="000B21BF"/>
    <w:rsid w:val="000B2871"/>
    <w:rsid w:val="000B4033"/>
    <w:rsid w:val="000B429F"/>
    <w:rsid w:val="000B478D"/>
    <w:rsid w:val="000B483E"/>
    <w:rsid w:val="000B5479"/>
    <w:rsid w:val="000B6355"/>
    <w:rsid w:val="000B713F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3E43"/>
    <w:rsid w:val="000E4C15"/>
    <w:rsid w:val="000E4CF7"/>
    <w:rsid w:val="000E4EEB"/>
    <w:rsid w:val="000E5C1C"/>
    <w:rsid w:val="000E68B9"/>
    <w:rsid w:val="000E751C"/>
    <w:rsid w:val="000E76F8"/>
    <w:rsid w:val="000E7DF5"/>
    <w:rsid w:val="000F0BF8"/>
    <w:rsid w:val="000F0C0D"/>
    <w:rsid w:val="000F1454"/>
    <w:rsid w:val="000F187C"/>
    <w:rsid w:val="000F205C"/>
    <w:rsid w:val="000F250E"/>
    <w:rsid w:val="000F3E24"/>
    <w:rsid w:val="000F43F5"/>
    <w:rsid w:val="000F6072"/>
    <w:rsid w:val="000F735E"/>
    <w:rsid w:val="000F751A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3E21"/>
    <w:rsid w:val="00114A90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1630"/>
    <w:rsid w:val="00123B4F"/>
    <w:rsid w:val="00123BF7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1BF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164F"/>
    <w:rsid w:val="00151A2B"/>
    <w:rsid w:val="0015259B"/>
    <w:rsid w:val="001527AC"/>
    <w:rsid w:val="0015338C"/>
    <w:rsid w:val="00153921"/>
    <w:rsid w:val="00153F97"/>
    <w:rsid w:val="001542F8"/>
    <w:rsid w:val="001544F8"/>
    <w:rsid w:val="00154A58"/>
    <w:rsid w:val="00154F70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149B"/>
    <w:rsid w:val="00161571"/>
    <w:rsid w:val="00161E80"/>
    <w:rsid w:val="00163471"/>
    <w:rsid w:val="00163797"/>
    <w:rsid w:val="00165148"/>
    <w:rsid w:val="0016566F"/>
    <w:rsid w:val="00165E3A"/>
    <w:rsid w:val="001663C1"/>
    <w:rsid w:val="00166A46"/>
    <w:rsid w:val="001676DC"/>
    <w:rsid w:val="001678DC"/>
    <w:rsid w:val="00170F31"/>
    <w:rsid w:val="0017200C"/>
    <w:rsid w:val="00172A6F"/>
    <w:rsid w:val="00172BF7"/>
    <w:rsid w:val="00173001"/>
    <w:rsid w:val="001738C2"/>
    <w:rsid w:val="001739BB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4"/>
    <w:rsid w:val="00183739"/>
    <w:rsid w:val="001837F3"/>
    <w:rsid w:val="00183E80"/>
    <w:rsid w:val="00184101"/>
    <w:rsid w:val="00184484"/>
    <w:rsid w:val="001858B6"/>
    <w:rsid w:val="0018682F"/>
    <w:rsid w:val="00186909"/>
    <w:rsid w:val="00186B3F"/>
    <w:rsid w:val="00186E45"/>
    <w:rsid w:val="0019062B"/>
    <w:rsid w:val="00190845"/>
    <w:rsid w:val="00191A8A"/>
    <w:rsid w:val="00191D2C"/>
    <w:rsid w:val="00192BEC"/>
    <w:rsid w:val="00192FF8"/>
    <w:rsid w:val="00193565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20B8"/>
    <w:rsid w:val="001A3336"/>
    <w:rsid w:val="001A3623"/>
    <w:rsid w:val="001A3A57"/>
    <w:rsid w:val="001A4115"/>
    <w:rsid w:val="001A42EF"/>
    <w:rsid w:val="001A4394"/>
    <w:rsid w:val="001A4680"/>
    <w:rsid w:val="001A630F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4B4"/>
    <w:rsid w:val="001B468A"/>
    <w:rsid w:val="001B49B2"/>
    <w:rsid w:val="001B4E73"/>
    <w:rsid w:val="001B549F"/>
    <w:rsid w:val="001B55D2"/>
    <w:rsid w:val="001B591B"/>
    <w:rsid w:val="001B5D15"/>
    <w:rsid w:val="001B5F26"/>
    <w:rsid w:val="001B70AA"/>
    <w:rsid w:val="001B723F"/>
    <w:rsid w:val="001C01AB"/>
    <w:rsid w:val="001C0325"/>
    <w:rsid w:val="001C060E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FA"/>
    <w:rsid w:val="001C77E3"/>
    <w:rsid w:val="001C7848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453E"/>
    <w:rsid w:val="001D49B7"/>
    <w:rsid w:val="001D4E69"/>
    <w:rsid w:val="001D4EB4"/>
    <w:rsid w:val="001D59F1"/>
    <w:rsid w:val="001D5AD7"/>
    <w:rsid w:val="001D5FD1"/>
    <w:rsid w:val="001D5FFD"/>
    <w:rsid w:val="001D6A87"/>
    <w:rsid w:val="001D6DA3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337"/>
    <w:rsid w:val="00202B6F"/>
    <w:rsid w:val="002032DA"/>
    <w:rsid w:val="002033A9"/>
    <w:rsid w:val="00203C71"/>
    <w:rsid w:val="00205C3E"/>
    <w:rsid w:val="002065D6"/>
    <w:rsid w:val="00207477"/>
    <w:rsid w:val="002076C6"/>
    <w:rsid w:val="00210306"/>
    <w:rsid w:val="00210C6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7444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007"/>
    <w:rsid w:val="0023672E"/>
    <w:rsid w:val="002368A7"/>
    <w:rsid w:val="00236F98"/>
    <w:rsid w:val="00237476"/>
    <w:rsid w:val="00240524"/>
    <w:rsid w:val="00240772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896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94B"/>
    <w:rsid w:val="002538C4"/>
    <w:rsid w:val="00254572"/>
    <w:rsid w:val="002554BC"/>
    <w:rsid w:val="0025556E"/>
    <w:rsid w:val="00255644"/>
    <w:rsid w:val="00255EAB"/>
    <w:rsid w:val="00255ED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22A0"/>
    <w:rsid w:val="00272EFC"/>
    <w:rsid w:val="0027357E"/>
    <w:rsid w:val="002744E9"/>
    <w:rsid w:val="00275278"/>
    <w:rsid w:val="00275FDE"/>
    <w:rsid w:val="00276734"/>
    <w:rsid w:val="002770BE"/>
    <w:rsid w:val="00277DDC"/>
    <w:rsid w:val="00277F8A"/>
    <w:rsid w:val="00280D2B"/>
    <w:rsid w:val="00281906"/>
    <w:rsid w:val="00281B3B"/>
    <w:rsid w:val="00281C13"/>
    <w:rsid w:val="00281C2A"/>
    <w:rsid w:val="0028238D"/>
    <w:rsid w:val="00282873"/>
    <w:rsid w:val="0028297E"/>
    <w:rsid w:val="00282AD4"/>
    <w:rsid w:val="002841FC"/>
    <w:rsid w:val="0028488C"/>
    <w:rsid w:val="00285027"/>
    <w:rsid w:val="002851C8"/>
    <w:rsid w:val="00285337"/>
    <w:rsid w:val="00285BD4"/>
    <w:rsid w:val="00285E11"/>
    <w:rsid w:val="00286014"/>
    <w:rsid w:val="00286364"/>
    <w:rsid w:val="00286AF6"/>
    <w:rsid w:val="00286CBE"/>
    <w:rsid w:val="00287214"/>
    <w:rsid w:val="002875F2"/>
    <w:rsid w:val="0028769B"/>
    <w:rsid w:val="00287FD4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FFF"/>
    <w:rsid w:val="002B509D"/>
    <w:rsid w:val="002B53E0"/>
    <w:rsid w:val="002B59A6"/>
    <w:rsid w:val="002B6D72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4D3"/>
    <w:rsid w:val="002C4E77"/>
    <w:rsid w:val="002C502E"/>
    <w:rsid w:val="002C5B87"/>
    <w:rsid w:val="002C5FE5"/>
    <w:rsid w:val="002C6284"/>
    <w:rsid w:val="002C65CD"/>
    <w:rsid w:val="002C66CB"/>
    <w:rsid w:val="002C6949"/>
    <w:rsid w:val="002C6961"/>
    <w:rsid w:val="002C7DEE"/>
    <w:rsid w:val="002D00E3"/>
    <w:rsid w:val="002D1EB3"/>
    <w:rsid w:val="002D302C"/>
    <w:rsid w:val="002D379F"/>
    <w:rsid w:val="002D385F"/>
    <w:rsid w:val="002D3A0E"/>
    <w:rsid w:val="002D42C0"/>
    <w:rsid w:val="002D4589"/>
    <w:rsid w:val="002D4BAD"/>
    <w:rsid w:val="002D5335"/>
    <w:rsid w:val="002D54B5"/>
    <w:rsid w:val="002D5883"/>
    <w:rsid w:val="002D5B5F"/>
    <w:rsid w:val="002D5B61"/>
    <w:rsid w:val="002D5C8E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913"/>
    <w:rsid w:val="00301D28"/>
    <w:rsid w:val="00302798"/>
    <w:rsid w:val="00302B3D"/>
    <w:rsid w:val="003032B4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37DC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FB"/>
    <w:rsid w:val="0034796D"/>
    <w:rsid w:val="00347BC8"/>
    <w:rsid w:val="00347CAA"/>
    <w:rsid w:val="0035004C"/>
    <w:rsid w:val="0035032D"/>
    <w:rsid w:val="00350D48"/>
    <w:rsid w:val="0035108C"/>
    <w:rsid w:val="0035152B"/>
    <w:rsid w:val="00351651"/>
    <w:rsid w:val="003519C1"/>
    <w:rsid w:val="003529F3"/>
    <w:rsid w:val="00352A67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7462"/>
    <w:rsid w:val="00367B9D"/>
    <w:rsid w:val="00370FC3"/>
    <w:rsid w:val="0037101B"/>
    <w:rsid w:val="003714A0"/>
    <w:rsid w:val="00371C72"/>
    <w:rsid w:val="00372324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2A7"/>
    <w:rsid w:val="003937FC"/>
    <w:rsid w:val="0039425F"/>
    <w:rsid w:val="00395943"/>
    <w:rsid w:val="0039651D"/>
    <w:rsid w:val="00396953"/>
    <w:rsid w:val="00396D1D"/>
    <w:rsid w:val="00396DCD"/>
    <w:rsid w:val="00397144"/>
    <w:rsid w:val="003977FB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3DF0"/>
    <w:rsid w:val="003A5517"/>
    <w:rsid w:val="003A565B"/>
    <w:rsid w:val="003A61E3"/>
    <w:rsid w:val="003A6E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6014"/>
    <w:rsid w:val="003B6132"/>
    <w:rsid w:val="003B61D8"/>
    <w:rsid w:val="003B62C7"/>
    <w:rsid w:val="003B6B90"/>
    <w:rsid w:val="003B6F54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0785"/>
    <w:rsid w:val="003D126A"/>
    <w:rsid w:val="003D1E31"/>
    <w:rsid w:val="003D2A9C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DF7"/>
    <w:rsid w:val="003F0672"/>
    <w:rsid w:val="003F1D0A"/>
    <w:rsid w:val="003F1D66"/>
    <w:rsid w:val="003F1E68"/>
    <w:rsid w:val="003F2145"/>
    <w:rsid w:val="003F313F"/>
    <w:rsid w:val="003F4475"/>
    <w:rsid w:val="003F4AF2"/>
    <w:rsid w:val="003F657D"/>
    <w:rsid w:val="003F6608"/>
    <w:rsid w:val="003F7277"/>
    <w:rsid w:val="003F7BC3"/>
    <w:rsid w:val="004010F2"/>
    <w:rsid w:val="00401685"/>
    <w:rsid w:val="00401CE1"/>
    <w:rsid w:val="004022AE"/>
    <w:rsid w:val="00402333"/>
    <w:rsid w:val="004027E1"/>
    <w:rsid w:val="00403D37"/>
    <w:rsid w:val="00404AFA"/>
    <w:rsid w:val="00404CF7"/>
    <w:rsid w:val="00405012"/>
    <w:rsid w:val="004051DA"/>
    <w:rsid w:val="004057CC"/>
    <w:rsid w:val="004059E7"/>
    <w:rsid w:val="004061E0"/>
    <w:rsid w:val="004062E2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482"/>
    <w:rsid w:val="00427572"/>
    <w:rsid w:val="004300CF"/>
    <w:rsid w:val="00430201"/>
    <w:rsid w:val="0043024E"/>
    <w:rsid w:val="00431100"/>
    <w:rsid w:val="004311EA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4B6B"/>
    <w:rsid w:val="0043523F"/>
    <w:rsid w:val="00435544"/>
    <w:rsid w:val="004357A6"/>
    <w:rsid w:val="00435E72"/>
    <w:rsid w:val="00436A08"/>
    <w:rsid w:val="00436AA1"/>
    <w:rsid w:val="004378AD"/>
    <w:rsid w:val="00437B25"/>
    <w:rsid w:val="00437B68"/>
    <w:rsid w:val="00437C5B"/>
    <w:rsid w:val="00437DF5"/>
    <w:rsid w:val="004406B0"/>
    <w:rsid w:val="00440B0B"/>
    <w:rsid w:val="00440EE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836"/>
    <w:rsid w:val="00454B16"/>
    <w:rsid w:val="00454FE2"/>
    <w:rsid w:val="00457142"/>
    <w:rsid w:val="0045741D"/>
    <w:rsid w:val="00457420"/>
    <w:rsid w:val="00457486"/>
    <w:rsid w:val="00457599"/>
    <w:rsid w:val="0046014F"/>
    <w:rsid w:val="00460A29"/>
    <w:rsid w:val="0046104C"/>
    <w:rsid w:val="004614A4"/>
    <w:rsid w:val="00462910"/>
    <w:rsid w:val="00462F37"/>
    <w:rsid w:val="004632C7"/>
    <w:rsid w:val="00463570"/>
    <w:rsid w:val="0046360D"/>
    <w:rsid w:val="0046392F"/>
    <w:rsid w:val="00463FD2"/>
    <w:rsid w:val="00464287"/>
    <w:rsid w:val="004643AD"/>
    <w:rsid w:val="00464C22"/>
    <w:rsid w:val="00464EDA"/>
    <w:rsid w:val="0046582C"/>
    <w:rsid w:val="00466080"/>
    <w:rsid w:val="004669A5"/>
    <w:rsid w:val="00466F5A"/>
    <w:rsid w:val="00467383"/>
    <w:rsid w:val="0046749B"/>
    <w:rsid w:val="00467AF3"/>
    <w:rsid w:val="00467C77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34F"/>
    <w:rsid w:val="004804F7"/>
    <w:rsid w:val="00480E35"/>
    <w:rsid w:val="00480F6D"/>
    <w:rsid w:val="004810AB"/>
    <w:rsid w:val="00481CF0"/>
    <w:rsid w:val="00481D1A"/>
    <w:rsid w:val="00483469"/>
    <w:rsid w:val="00484351"/>
    <w:rsid w:val="00484444"/>
    <w:rsid w:val="00484488"/>
    <w:rsid w:val="00484A04"/>
    <w:rsid w:val="00485DC1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24D4"/>
    <w:rsid w:val="00492718"/>
    <w:rsid w:val="00492BCA"/>
    <w:rsid w:val="00492DB8"/>
    <w:rsid w:val="0049316A"/>
    <w:rsid w:val="00494208"/>
    <w:rsid w:val="00494CD8"/>
    <w:rsid w:val="004955AC"/>
    <w:rsid w:val="004958CA"/>
    <w:rsid w:val="00496447"/>
    <w:rsid w:val="0049684E"/>
    <w:rsid w:val="00496B8E"/>
    <w:rsid w:val="00496DB6"/>
    <w:rsid w:val="00496DB9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3D94"/>
    <w:rsid w:val="004A4284"/>
    <w:rsid w:val="004A4DAA"/>
    <w:rsid w:val="004A4F82"/>
    <w:rsid w:val="004A566C"/>
    <w:rsid w:val="004A6AAA"/>
    <w:rsid w:val="004A72F5"/>
    <w:rsid w:val="004A7ABD"/>
    <w:rsid w:val="004A7AEC"/>
    <w:rsid w:val="004A7E97"/>
    <w:rsid w:val="004B0341"/>
    <w:rsid w:val="004B09BA"/>
    <w:rsid w:val="004B0A20"/>
    <w:rsid w:val="004B115C"/>
    <w:rsid w:val="004B1870"/>
    <w:rsid w:val="004B19E1"/>
    <w:rsid w:val="004B2AB5"/>
    <w:rsid w:val="004B2B30"/>
    <w:rsid w:val="004B2B99"/>
    <w:rsid w:val="004B388E"/>
    <w:rsid w:val="004B4185"/>
    <w:rsid w:val="004B42DB"/>
    <w:rsid w:val="004B460E"/>
    <w:rsid w:val="004B5557"/>
    <w:rsid w:val="004B5896"/>
    <w:rsid w:val="004B6472"/>
    <w:rsid w:val="004B66CB"/>
    <w:rsid w:val="004B66D6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3041"/>
    <w:rsid w:val="004C357E"/>
    <w:rsid w:val="004C3FE8"/>
    <w:rsid w:val="004C4097"/>
    <w:rsid w:val="004C4C0E"/>
    <w:rsid w:val="004C50E4"/>
    <w:rsid w:val="004C541F"/>
    <w:rsid w:val="004C5A29"/>
    <w:rsid w:val="004C6C74"/>
    <w:rsid w:val="004D020C"/>
    <w:rsid w:val="004D076F"/>
    <w:rsid w:val="004D1733"/>
    <w:rsid w:val="004D1C2E"/>
    <w:rsid w:val="004D2699"/>
    <w:rsid w:val="004D348F"/>
    <w:rsid w:val="004D3B68"/>
    <w:rsid w:val="004D3F9D"/>
    <w:rsid w:val="004D4FF6"/>
    <w:rsid w:val="004D5204"/>
    <w:rsid w:val="004D5B6E"/>
    <w:rsid w:val="004D5B84"/>
    <w:rsid w:val="004D68BC"/>
    <w:rsid w:val="004D6D42"/>
    <w:rsid w:val="004D73EF"/>
    <w:rsid w:val="004E0B42"/>
    <w:rsid w:val="004E0F38"/>
    <w:rsid w:val="004E15CA"/>
    <w:rsid w:val="004E22CC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E7D8F"/>
    <w:rsid w:val="004F0B8A"/>
    <w:rsid w:val="004F1661"/>
    <w:rsid w:val="004F2308"/>
    <w:rsid w:val="004F2880"/>
    <w:rsid w:val="004F2CF3"/>
    <w:rsid w:val="004F323E"/>
    <w:rsid w:val="004F3FC0"/>
    <w:rsid w:val="004F431B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1C6C"/>
    <w:rsid w:val="00502A40"/>
    <w:rsid w:val="00502DB4"/>
    <w:rsid w:val="00502EDD"/>
    <w:rsid w:val="0050302E"/>
    <w:rsid w:val="00503A13"/>
    <w:rsid w:val="005046C3"/>
    <w:rsid w:val="00504990"/>
    <w:rsid w:val="00504EFE"/>
    <w:rsid w:val="0050544C"/>
    <w:rsid w:val="00505AA4"/>
    <w:rsid w:val="00505ADB"/>
    <w:rsid w:val="00507632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90810"/>
    <w:rsid w:val="00590B60"/>
    <w:rsid w:val="00591135"/>
    <w:rsid w:val="00591339"/>
    <w:rsid w:val="005918A7"/>
    <w:rsid w:val="00592A16"/>
    <w:rsid w:val="00592A83"/>
    <w:rsid w:val="00592E29"/>
    <w:rsid w:val="005936DC"/>
    <w:rsid w:val="005936EB"/>
    <w:rsid w:val="00594090"/>
    <w:rsid w:val="00594BCF"/>
    <w:rsid w:val="00595027"/>
    <w:rsid w:val="00595582"/>
    <w:rsid w:val="00596201"/>
    <w:rsid w:val="005962AE"/>
    <w:rsid w:val="0059670F"/>
    <w:rsid w:val="005968FB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1431"/>
    <w:rsid w:val="005C1D36"/>
    <w:rsid w:val="005C286F"/>
    <w:rsid w:val="005C2BDC"/>
    <w:rsid w:val="005C31F3"/>
    <w:rsid w:val="005C3A64"/>
    <w:rsid w:val="005C3A9B"/>
    <w:rsid w:val="005C43E9"/>
    <w:rsid w:val="005C520C"/>
    <w:rsid w:val="005C57E3"/>
    <w:rsid w:val="005C6528"/>
    <w:rsid w:val="005C74B4"/>
    <w:rsid w:val="005C7519"/>
    <w:rsid w:val="005C7829"/>
    <w:rsid w:val="005C792E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E0227"/>
    <w:rsid w:val="005E043A"/>
    <w:rsid w:val="005E0EB4"/>
    <w:rsid w:val="005E1890"/>
    <w:rsid w:val="005E1D3F"/>
    <w:rsid w:val="005E1F59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677"/>
    <w:rsid w:val="005F21A7"/>
    <w:rsid w:val="005F30BE"/>
    <w:rsid w:val="005F30E2"/>
    <w:rsid w:val="005F32AB"/>
    <w:rsid w:val="005F37B0"/>
    <w:rsid w:val="005F3DA3"/>
    <w:rsid w:val="005F3E98"/>
    <w:rsid w:val="005F4576"/>
    <w:rsid w:val="005F4592"/>
    <w:rsid w:val="005F4D05"/>
    <w:rsid w:val="005F56F3"/>
    <w:rsid w:val="005F5B06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712"/>
    <w:rsid w:val="00606BCA"/>
    <w:rsid w:val="00607BE4"/>
    <w:rsid w:val="0061072D"/>
    <w:rsid w:val="00610D9A"/>
    <w:rsid w:val="006117A2"/>
    <w:rsid w:val="00611E40"/>
    <w:rsid w:val="0061220A"/>
    <w:rsid w:val="00612AA1"/>
    <w:rsid w:val="00612BE1"/>
    <w:rsid w:val="00612C27"/>
    <w:rsid w:val="00612EFC"/>
    <w:rsid w:val="00613E01"/>
    <w:rsid w:val="00613F79"/>
    <w:rsid w:val="00614FB3"/>
    <w:rsid w:val="00614FE6"/>
    <w:rsid w:val="006152DA"/>
    <w:rsid w:val="00615817"/>
    <w:rsid w:val="0061596A"/>
    <w:rsid w:val="00615F02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A30"/>
    <w:rsid w:val="00623F8D"/>
    <w:rsid w:val="00624C4B"/>
    <w:rsid w:val="00624EE0"/>
    <w:rsid w:val="00625692"/>
    <w:rsid w:val="006259F7"/>
    <w:rsid w:val="00625E9C"/>
    <w:rsid w:val="00626D9E"/>
    <w:rsid w:val="006274F4"/>
    <w:rsid w:val="00627C04"/>
    <w:rsid w:val="00627FDB"/>
    <w:rsid w:val="00630670"/>
    <w:rsid w:val="006308AA"/>
    <w:rsid w:val="00630A9F"/>
    <w:rsid w:val="00630CD2"/>
    <w:rsid w:val="006316DC"/>
    <w:rsid w:val="00631EEA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ABB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878"/>
    <w:rsid w:val="006529F0"/>
    <w:rsid w:val="00652BC8"/>
    <w:rsid w:val="006538BC"/>
    <w:rsid w:val="006541FF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30C6"/>
    <w:rsid w:val="0066385B"/>
    <w:rsid w:val="00663F4D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F06"/>
    <w:rsid w:val="00670B70"/>
    <w:rsid w:val="00670BE5"/>
    <w:rsid w:val="006717BA"/>
    <w:rsid w:val="00671A37"/>
    <w:rsid w:val="00671B01"/>
    <w:rsid w:val="006720FE"/>
    <w:rsid w:val="00674370"/>
    <w:rsid w:val="00674624"/>
    <w:rsid w:val="00675EE1"/>
    <w:rsid w:val="006763B2"/>
    <w:rsid w:val="00676400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BED"/>
    <w:rsid w:val="00683F5E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7D2"/>
    <w:rsid w:val="006939BB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23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21E4"/>
    <w:rsid w:val="006A2E99"/>
    <w:rsid w:val="006A313B"/>
    <w:rsid w:val="006A3477"/>
    <w:rsid w:val="006A35E1"/>
    <w:rsid w:val="006A3833"/>
    <w:rsid w:val="006A5585"/>
    <w:rsid w:val="006A5A61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E74"/>
    <w:rsid w:val="006C2312"/>
    <w:rsid w:val="006C2398"/>
    <w:rsid w:val="006C25EE"/>
    <w:rsid w:val="006C300F"/>
    <w:rsid w:val="006C30EA"/>
    <w:rsid w:val="006C33E7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2F2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31C7"/>
    <w:rsid w:val="006F5037"/>
    <w:rsid w:val="006F505F"/>
    <w:rsid w:val="006F5C1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3B3"/>
    <w:rsid w:val="00702A0F"/>
    <w:rsid w:val="00702E78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2C1"/>
    <w:rsid w:val="007105B3"/>
    <w:rsid w:val="00710A48"/>
    <w:rsid w:val="00710B5E"/>
    <w:rsid w:val="007111C7"/>
    <w:rsid w:val="00711F0E"/>
    <w:rsid w:val="0071217E"/>
    <w:rsid w:val="007124DC"/>
    <w:rsid w:val="00712583"/>
    <w:rsid w:val="00712A6C"/>
    <w:rsid w:val="00712C4E"/>
    <w:rsid w:val="00713221"/>
    <w:rsid w:val="007135DA"/>
    <w:rsid w:val="00713AD5"/>
    <w:rsid w:val="00713C69"/>
    <w:rsid w:val="00713E25"/>
    <w:rsid w:val="00714BAF"/>
    <w:rsid w:val="00714F4F"/>
    <w:rsid w:val="00715ABB"/>
    <w:rsid w:val="00716A35"/>
    <w:rsid w:val="00716F9B"/>
    <w:rsid w:val="00717038"/>
    <w:rsid w:val="00717C5E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CE3"/>
    <w:rsid w:val="007241F3"/>
    <w:rsid w:val="007245E6"/>
    <w:rsid w:val="007254D5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BD7"/>
    <w:rsid w:val="00733E87"/>
    <w:rsid w:val="007351AD"/>
    <w:rsid w:val="00735360"/>
    <w:rsid w:val="00735CE0"/>
    <w:rsid w:val="00735D8E"/>
    <w:rsid w:val="00736B65"/>
    <w:rsid w:val="00737AE7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8AD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091"/>
    <w:rsid w:val="007566A1"/>
    <w:rsid w:val="00756F65"/>
    <w:rsid w:val="0075736E"/>
    <w:rsid w:val="00757744"/>
    <w:rsid w:val="00757CC0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FBD"/>
    <w:rsid w:val="00767227"/>
    <w:rsid w:val="00767403"/>
    <w:rsid w:val="00767ACA"/>
    <w:rsid w:val="00767F0D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5060"/>
    <w:rsid w:val="00775D6A"/>
    <w:rsid w:val="00776447"/>
    <w:rsid w:val="00776824"/>
    <w:rsid w:val="007772C0"/>
    <w:rsid w:val="00777B79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DCA"/>
    <w:rsid w:val="007922BE"/>
    <w:rsid w:val="00792BD7"/>
    <w:rsid w:val="00792FD0"/>
    <w:rsid w:val="00793A07"/>
    <w:rsid w:val="00794C16"/>
    <w:rsid w:val="00794DE5"/>
    <w:rsid w:val="00794E4C"/>
    <w:rsid w:val="0079539C"/>
    <w:rsid w:val="00795501"/>
    <w:rsid w:val="00795FB7"/>
    <w:rsid w:val="00796010"/>
    <w:rsid w:val="00796546"/>
    <w:rsid w:val="00796A58"/>
    <w:rsid w:val="0079738E"/>
    <w:rsid w:val="0079741F"/>
    <w:rsid w:val="00797630"/>
    <w:rsid w:val="007A0B01"/>
    <w:rsid w:val="007A0C1A"/>
    <w:rsid w:val="007A0CB7"/>
    <w:rsid w:val="007A223E"/>
    <w:rsid w:val="007A2D3A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28AC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7013"/>
    <w:rsid w:val="007E02B8"/>
    <w:rsid w:val="007E0898"/>
    <w:rsid w:val="007E0937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783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103A"/>
    <w:rsid w:val="008012F7"/>
    <w:rsid w:val="008014C4"/>
    <w:rsid w:val="0080179F"/>
    <w:rsid w:val="008018F1"/>
    <w:rsid w:val="00801FF5"/>
    <w:rsid w:val="0080317E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3772"/>
    <w:rsid w:val="008244FF"/>
    <w:rsid w:val="008257D3"/>
    <w:rsid w:val="00825A0F"/>
    <w:rsid w:val="00825CA1"/>
    <w:rsid w:val="00826D3D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34B5"/>
    <w:rsid w:val="0083373A"/>
    <w:rsid w:val="00833C63"/>
    <w:rsid w:val="008347A4"/>
    <w:rsid w:val="00835FF8"/>
    <w:rsid w:val="00836085"/>
    <w:rsid w:val="008368BD"/>
    <w:rsid w:val="008369E8"/>
    <w:rsid w:val="00836AFD"/>
    <w:rsid w:val="00836EE8"/>
    <w:rsid w:val="0083715E"/>
    <w:rsid w:val="00837464"/>
    <w:rsid w:val="00837CFC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857"/>
    <w:rsid w:val="00845BA7"/>
    <w:rsid w:val="0084607F"/>
    <w:rsid w:val="0084636A"/>
    <w:rsid w:val="0084673C"/>
    <w:rsid w:val="00847C30"/>
    <w:rsid w:val="00847F21"/>
    <w:rsid w:val="00847F69"/>
    <w:rsid w:val="00847FAF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C1F"/>
    <w:rsid w:val="008819F6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626C"/>
    <w:rsid w:val="008A664F"/>
    <w:rsid w:val="008A7219"/>
    <w:rsid w:val="008A7441"/>
    <w:rsid w:val="008A75E1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C03CD"/>
    <w:rsid w:val="008C0CB5"/>
    <w:rsid w:val="008C1F7E"/>
    <w:rsid w:val="008C3039"/>
    <w:rsid w:val="008C322E"/>
    <w:rsid w:val="008C38DE"/>
    <w:rsid w:val="008C40C5"/>
    <w:rsid w:val="008C4F64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62D5"/>
    <w:rsid w:val="008D7D8D"/>
    <w:rsid w:val="008D7EDA"/>
    <w:rsid w:val="008E0181"/>
    <w:rsid w:val="008E0683"/>
    <w:rsid w:val="008E0905"/>
    <w:rsid w:val="008E0FB4"/>
    <w:rsid w:val="008E13A3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09E7"/>
    <w:rsid w:val="008F3AD4"/>
    <w:rsid w:val="008F3CFE"/>
    <w:rsid w:val="008F53C8"/>
    <w:rsid w:val="008F59A6"/>
    <w:rsid w:val="008F65AA"/>
    <w:rsid w:val="008F6B18"/>
    <w:rsid w:val="008F6B24"/>
    <w:rsid w:val="008F6C77"/>
    <w:rsid w:val="008F76C7"/>
    <w:rsid w:val="009004D0"/>
    <w:rsid w:val="00900E1A"/>
    <w:rsid w:val="00901702"/>
    <w:rsid w:val="00901F8F"/>
    <w:rsid w:val="009023B8"/>
    <w:rsid w:val="009027F0"/>
    <w:rsid w:val="009029D8"/>
    <w:rsid w:val="00903AF2"/>
    <w:rsid w:val="00904081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65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6124"/>
    <w:rsid w:val="009271CA"/>
    <w:rsid w:val="00927701"/>
    <w:rsid w:val="009279B5"/>
    <w:rsid w:val="0093039A"/>
    <w:rsid w:val="009307DB"/>
    <w:rsid w:val="00930C70"/>
    <w:rsid w:val="00930EF9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447C"/>
    <w:rsid w:val="00954582"/>
    <w:rsid w:val="00954812"/>
    <w:rsid w:val="0095529C"/>
    <w:rsid w:val="009553D7"/>
    <w:rsid w:val="00956755"/>
    <w:rsid w:val="00956BA0"/>
    <w:rsid w:val="009575F1"/>
    <w:rsid w:val="00960074"/>
    <w:rsid w:val="009605A4"/>
    <w:rsid w:val="0096090D"/>
    <w:rsid w:val="0096097C"/>
    <w:rsid w:val="00960C73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BDC"/>
    <w:rsid w:val="00982E81"/>
    <w:rsid w:val="0098417C"/>
    <w:rsid w:val="0098494C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344B"/>
    <w:rsid w:val="009A42EE"/>
    <w:rsid w:val="009A46BC"/>
    <w:rsid w:val="009A4863"/>
    <w:rsid w:val="009A5126"/>
    <w:rsid w:val="009A52D6"/>
    <w:rsid w:val="009A5560"/>
    <w:rsid w:val="009A56A8"/>
    <w:rsid w:val="009A5B89"/>
    <w:rsid w:val="009A62A6"/>
    <w:rsid w:val="009A64E8"/>
    <w:rsid w:val="009A6975"/>
    <w:rsid w:val="009A69E1"/>
    <w:rsid w:val="009A6AF9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4CAD"/>
    <w:rsid w:val="009B53E2"/>
    <w:rsid w:val="009B5582"/>
    <w:rsid w:val="009B58CF"/>
    <w:rsid w:val="009B58FE"/>
    <w:rsid w:val="009B5920"/>
    <w:rsid w:val="009B5AAE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9C9"/>
    <w:rsid w:val="009E1EF6"/>
    <w:rsid w:val="009E329F"/>
    <w:rsid w:val="009E3337"/>
    <w:rsid w:val="009E3407"/>
    <w:rsid w:val="009E3F3F"/>
    <w:rsid w:val="009E3FEC"/>
    <w:rsid w:val="009E4D41"/>
    <w:rsid w:val="009E5DF9"/>
    <w:rsid w:val="009E5FE4"/>
    <w:rsid w:val="009E6291"/>
    <w:rsid w:val="009E6A8D"/>
    <w:rsid w:val="009E6B50"/>
    <w:rsid w:val="009E748A"/>
    <w:rsid w:val="009F05D8"/>
    <w:rsid w:val="009F05E0"/>
    <w:rsid w:val="009F073A"/>
    <w:rsid w:val="009F0882"/>
    <w:rsid w:val="009F2ACA"/>
    <w:rsid w:val="009F2CC8"/>
    <w:rsid w:val="009F4550"/>
    <w:rsid w:val="009F4BCC"/>
    <w:rsid w:val="009F55F0"/>
    <w:rsid w:val="009F6087"/>
    <w:rsid w:val="009F6197"/>
    <w:rsid w:val="009F61B6"/>
    <w:rsid w:val="009F7590"/>
    <w:rsid w:val="00A00149"/>
    <w:rsid w:val="00A00A1F"/>
    <w:rsid w:val="00A00F41"/>
    <w:rsid w:val="00A012C9"/>
    <w:rsid w:val="00A022C4"/>
    <w:rsid w:val="00A02710"/>
    <w:rsid w:val="00A03ACB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928"/>
    <w:rsid w:val="00A22B42"/>
    <w:rsid w:val="00A22E80"/>
    <w:rsid w:val="00A23A96"/>
    <w:rsid w:val="00A23D32"/>
    <w:rsid w:val="00A23E20"/>
    <w:rsid w:val="00A24236"/>
    <w:rsid w:val="00A242C3"/>
    <w:rsid w:val="00A2569C"/>
    <w:rsid w:val="00A263C3"/>
    <w:rsid w:val="00A265A1"/>
    <w:rsid w:val="00A26818"/>
    <w:rsid w:val="00A26C82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3F54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7D35"/>
    <w:rsid w:val="00A37D9D"/>
    <w:rsid w:val="00A40C01"/>
    <w:rsid w:val="00A40CA8"/>
    <w:rsid w:val="00A42579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466"/>
    <w:rsid w:val="00A639A1"/>
    <w:rsid w:val="00A63BA8"/>
    <w:rsid w:val="00A63C93"/>
    <w:rsid w:val="00A63E30"/>
    <w:rsid w:val="00A63F0A"/>
    <w:rsid w:val="00A65A62"/>
    <w:rsid w:val="00A65B3D"/>
    <w:rsid w:val="00A66E9E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153"/>
    <w:rsid w:val="00A815D4"/>
    <w:rsid w:val="00A81839"/>
    <w:rsid w:val="00A8213C"/>
    <w:rsid w:val="00A82BCD"/>
    <w:rsid w:val="00A82BF1"/>
    <w:rsid w:val="00A8332F"/>
    <w:rsid w:val="00A84670"/>
    <w:rsid w:val="00A84859"/>
    <w:rsid w:val="00A8544F"/>
    <w:rsid w:val="00A859E0"/>
    <w:rsid w:val="00A85D2F"/>
    <w:rsid w:val="00A86114"/>
    <w:rsid w:val="00A875B7"/>
    <w:rsid w:val="00A87854"/>
    <w:rsid w:val="00A87FF2"/>
    <w:rsid w:val="00A90283"/>
    <w:rsid w:val="00A90DF0"/>
    <w:rsid w:val="00A919D2"/>
    <w:rsid w:val="00A92BAD"/>
    <w:rsid w:val="00A92F79"/>
    <w:rsid w:val="00A935A0"/>
    <w:rsid w:val="00A93761"/>
    <w:rsid w:val="00A937A3"/>
    <w:rsid w:val="00A939B5"/>
    <w:rsid w:val="00A9491D"/>
    <w:rsid w:val="00A9500F"/>
    <w:rsid w:val="00A9560C"/>
    <w:rsid w:val="00A95C37"/>
    <w:rsid w:val="00A96457"/>
    <w:rsid w:val="00AA12DD"/>
    <w:rsid w:val="00AA1509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3D4"/>
    <w:rsid w:val="00AA4A4C"/>
    <w:rsid w:val="00AA55D5"/>
    <w:rsid w:val="00AA5FA9"/>
    <w:rsid w:val="00AA6E83"/>
    <w:rsid w:val="00AA70A2"/>
    <w:rsid w:val="00AB03C9"/>
    <w:rsid w:val="00AB0EA4"/>
    <w:rsid w:val="00AB14AC"/>
    <w:rsid w:val="00AB15A7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CD8"/>
    <w:rsid w:val="00AC1ED7"/>
    <w:rsid w:val="00AC297A"/>
    <w:rsid w:val="00AC3443"/>
    <w:rsid w:val="00AC41F4"/>
    <w:rsid w:val="00AC4FC6"/>
    <w:rsid w:val="00AC5A74"/>
    <w:rsid w:val="00AC605A"/>
    <w:rsid w:val="00AC624D"/>
    <w:rsid w:val="00AC65A6"/>
    <w:rsid w:val="00AC65B7"/>
    <w:rsid w:val="00AC683D"/>
    <w:rsid w:val="00AC6B07"/>
    <w:rsid w:val="00AC7107"/>
    <w:rsid w:val="00AC7BFB"/>
    <w:rsid w:val="00AC7C4F"/>
    <w:rsid w:val="00AD151C"/>
    <w:rsid w:val="00AD1612"/>
    <w:rsid w:val="00AD1625"/>
    <w:rsid w:val="00AD1ED5"/>
    <w:rsid w:val="00AD1FA5"/>
    <w:rsid w:val="00AD3A41"/>
    <w:rsid w:val="00AD4892"/>
    <w:rsid w:val="00AD4C09"/>
    <w:rsid w:val="00AD4E2C"/>
    <w:rsid w:val="00AD6168"/>
    <w:rsid w:val="00AD6DE3"/>
    <w:rsid w:val="00AD7221"/>
    <w:rsid w:val="00AD72BA"/>
    <w:rsid w:val="00AD79DF"/>
    <w:rsid w:val="00AD7E03"/>
    <w:rsid w:val="00AE017C"/>
    <w:rsid w:val="00AE094E"/>
    <w:rsid w:val="00AE0990"/>
    <w:rsid w:val="00AE17AB"/>
    <w:rsid w:val="00AE1F24"/>
    <w:rsid w:val="00AE244C"/>
    <w:rsid w:val="00AE26EC"/>
    <w:rsid w:val="00AE29AB"/>
    <w:rsid w:val="00AE2D6E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5F2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F6"/>
    <w:rsid w:val="00B0559B"/>
    <w:rsid w:val="00B058E4"/>
    <w:rsid w:val="00B0604C"/>
    <w:rsid w:val="00B069BA"/>
    <w:rsid w:val="00B06ACB"/>
    <w:rsid w:val="00B070BB"/>
    <w:rsid w:val="00B11491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A55"/>
    <w:rsid w:val="00B32067"/>
    <w:rsid w:val="00B3217D"/>
    <w:rsid w:val="00B32947"/>
    <w:rsid w:val="00B33984"/>
    <w:rsid w:val="00B33C19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2618"/>
    <w:rsid w:val="00B439C0"/>
    <w:rsid w:val="00B43A7C"/>
    <w:rsid w:val="00B44264"/>
    <w:rsid w:val="00B44936"/>
    <w:rsid w:val="00B44CD5"/>
    <w:rsid w:val="00B45343"/>
    <w:rsid w:val="00B460D7"/>
    <w:rsid w:val="00B465C3"/>
    <w:rsid w:val="00B46B29"/>
    <w:rsid w:val="00B46EAF"/>
    <w:rsid w:val="00B46FFF"/>
    <w:rsid w:val="00B47936"/>
    <w:rsid w:val="00B5079D"/>
    <w:rsid w:val="00B50883"/>
    <w:rsid w:val="00B5133D"/>
    <w:rsid w:val="00B515AE"/>
    <w:rsid w:val="00B523FC"/>
    <w:rsid w:val="00B52C14"/>
    <w:rsid w:val="00B52E22"/>
    <w:rsid w:val="00B537B6"/>
    <w:rsid w:val="00B53A75"/>
    <w:rsid w:val="00B53C75"/>
    <w:rsid w:val="00B53CB2"/>
    <w:rsid w:val="00B53CEE"/>
    <w:rsid w:val="00B5458C"/>
    <w:rsid w:val="00B553A8"/>
    <w:rsid w:val="00B5585D"/>
    <w:rsid w:val="00B55A7A"/>
    <w:rsid w:val="00B55C77"/>
    <w:rsid w:val="00B56044"/>
    <w:rsid w:val="00B5676A"/>
    <w:rsid w:val="00B56C13"/>
    <w:rsid w:val="00B5771D"/>
    <w:rsid w:val="00B60165"/>
    <w:rsid w:val="00B6116A"/>
    <w:rsid w:val="00B612BA"/>
    <w:rsid w:val="00B61A0E"/>
    <w:rsid w:val="00B61D89"/>
    <w:rsid w:val="00B61D95"/>
    <w:rsid w:val="00B61ED5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203"/>
    <w:rsid w:val="00B714EE"/>
    <w:rsid w:val="00B7189B"/>
    <w:rsid w:val="00B729D9"/>
    <w:rsid w:val="00B72A90"/>
    <w:rsid w:val="00B7324F"/>
    <w:rsid w:val="00B74A2B"/>
    <w:rsid w:val="00B74F9F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157C"/>
    <w:rsid w:val="00B91626"/>
    <w:rsid w:val="00B91716"/>
    <w:rsid w:val="00B91C96"/>
    <w:rsid w:val="00B91EFD"/>
    <w:rsid w:val="00B92B28"/>
    <w:rsid w:val="00B9333B"/>
    <w:rsid w:val="00B936C7"/>
    <w:rsid w:val="00B9750C"/>
    <w:rsid w:val="00B97A14"/>
    <w:rsid w:val="00BA02ED"/>
    <w:rsid w:val="00BA0409"/>
    <w:rsid w:val="00BA09F8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506"/>
    <w:rsid w:val="00BC091D"/>
    <w:rsid w:val="00BC1135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417"/>
    <w:rsid w:val="00BC517C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47C2"/>
    <w:rsid w:val="00BE57BB"/>
    <w:rsid w:val="00BE613F"/>
    <w:rsid w:val="00BE6DF2"/>
    <w:rsid w:val="00BE7215"/>
    <w:rsid w:val="00BF083F"/>
    <w:rsid w:val="00BF1294"/>
    <w:rsid w:val="00BF14CB"/>
    <w:rsid w:val="00BF198B"/>
    <w:rsid w:val="00BF22BB"/>
    <w:rsid w:val="00BF233C"/>
    <w:rsid w:val="00BF253D"/>
    <w:rsid w:val="00BF2D6E"/>
    <w:rsid w:val="00BF4696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FE4"/>
    <w:rsid w:val="00C024B8"/>
    <w:rsid w:val="00C02EB8"/>
    <w:rsid w:val="00C03CCA"/>
    <w:rsid w:val="00C054E2"/>
    <w:rsid w:val="00C0559F"/>
    <w:rsid w:val="00C068BC"/>
    <w:rsid w:val="00C068FA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05"/>
    <w:rsid w:val="00C16388"/>
    <w:rsid w:val="00C176D6"/>
    <w:rsid w:val="00C17881"/>
    <w:rsid w:val="00C17AA8"/>
    <w:rsid w:val="00C17FA7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E50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343"/>
    <w:rsid w:val="00C51530"/>
    <w:rsid w:val="00C51F0C"/>
    <w:rsid w:val="00C51FD8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DCC"/>
    <w:rsid w:val="00C54DFA"/>
    <w:rsid w:val="00C55088"/>
    <w:rsid w:val="00C558D3"/>
    <w:rsid w:val="00C559BA"/>
    <w:rsid w:val="00C55BAF"/>
    <w:rsid w:val="00C5628C"/>
    <w:rsid w:val="00C56E7D"/>
    <w:rsid w:val="00C56F0D"/>
    <w:rsid w:val="00C570C7"/>
    <w:rsid w:val="00C579D2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517B"/>
    <w:rsid w:val="00C6578A"/>
    <w:rsid w:val="00C665A1"/>
    <w:rsid w:val="00C66E3D"/>
    <w:rsid w:val="00C675CA"/>
    <w:rsid w:val="00C67E36"/>
    <w:rsid w:val="00C710B3"/>
    <w:rsid w:val="00C71479"/>
    <w:rsid w:val="00C71D10"/>
    <w:rsid w:val="00C71D7C"/>
    <w:rsid w:val="00C73FD2"/>
    <w:rsid w:val="00C74019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628D"/>
    <w:rsid w:val="00C86504"/>
    <w:rsid w:val="00C8717C"/>
    <w:rsid w:val="00C87384"/>
    <w:rsid w:val="00C902C7"/>
    <w:rsid w:val="00C90303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B06FE"/>
    <w:rsid w:val="00CB1336"/>
    <w:rsid w:val="00CB2849"/>
    <w:rsid w:val="00CB2A6F"/>
    <w:rsid w:val="00CB378D"/>
    <w:rsid w:val="00CB3923"/>
    <w:rsid w:val="00CB4102"/>
    <w:rsid w:val="00CB41B4"/>
    <w:rsid w:val="00CB44B4"/>
    <w:rsid w:val="00CB5D53"/>
    <w:rsid w:val="00CB5F64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1FA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D32"/>
    <w:rsid w:val="00CD0171"/>
    <w:rsid w:val="00CD0714"/>
    <w:rsid w:val="00CD1208"/>
    <w:rsid w:val="00CD1E52"/>
    <w:rsid w:val="00CD207F"/>
    <w:rsid w:val="00CD2274"/>
    <w:rsid w:val="00CD2912"/>
    <w:rsid w:val="00CD32BD"/>
    <w:rsid w:val="00CD369D"/>
    <w:rsid w:val="00CD4040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A0B"/>
    <w:rsid w:val="00D04E1A"/>
    <w:rsid w:val="00D04E35"/>
    <w:rsid w:val="00D04E3B"/>
    <w:rsid w:val="00D04F5F"/>
    <w:rsid w:val="00D0554A"/>
    <w:rsid w:val="00D05B14"/>
    <w:rsid w:val="00D05BA1"/>
    <w:rsid w:val="00D060D6"/>
    <w:rsid w:val="00D069DF"/>
    <w:rsid w:val="00D07159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455C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5C30"/>
    <w:rsid w:val="00D7618B"/>
    <w:rsid w:val="00D7679A"/>
    <w:rsid w:val="00D76CFF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4B4"/>
    <w:rsid w:val="00D846ED"/>
    <w:rsid w:val="00D86A6F"/>
    <w:rsid w:val="00D86D0C"/>
    <w:rsid w:val="00D86E59"/>
    <w:rsid w:val="00D86EBF"/>
    <w:rsid w:val="00D9024E"/>
    <w:rsid w:val="00D90747"/>
    <w:rsid w:val="00D90FF1"/>
    <w:rsid w:val="00D910BB"/>
    <w:rsid w:val="00D914B6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C3D"/>
    <w:rsid w:val="00DA0AE6"/>
    <w:rsid w:val="00DA0E05"/>
    <w:rsid w:val="00DA1007"/>
    <w:rsid w:val="00DA204C"/>
    <w:rsid w:val="00DA20BC"/>
    <w:rsid w:val="00DA2232"/>
    <w:rsid w:val="00DA2ABB"/>
    <w:rsid w:val="00DA2DE8"/>
    <w:rsid w:val="00DA2E06"/>
    <w:rsid w:val="00DA2E30"/>
    <w:rsid w:val="00DA2EFE"/>
    <w:rsid w:val="00DA326E"/>
    <w:rsid w:val="00DA32E8"/>
    <w:rsid w:val="00DA422B"/>
    <w:rsid w:val="00DA4F2E"/>
    <w:rsid w:val="00DA5A77"/>
    <w:rsid w:val="00DA6CCD"/>
    <w:rsid w:val="00DA72A9"/>
    <w:rsid w:val="00DA766E"/>
    <w:rsid w:val="00DB0D24"/>
    <w:rsid w:val="00DB12F7"/>
    <w:rsid w:val="00DB1585"/>
    <w:rsid w:val="00DB1A99"/>
    <w:rsid w:val="00DB1EF2"/>
    <w:rsid w:val="00DB27BC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4DE"/>
    <w:rsid w:val="00DC2639"/>
    <w:rsid w:val="00DC2F3E"/>
    <w:rsid w:val="00DC3487"/>
    <w:rsid w:val="00DC3FC8"/>
    <w:rsid w:val="00DC4D62"/>
    <w:rsid w:val="00DC5B67"/>
    <w:rsid w:val="00DC5FF6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76E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1B31"/>
    <w:rsid w:val="00E11E59"/>
    <w:rsid w:val="00E12CDE"/>
    <w:rsid w:val="00E138B2"/>
    <w:rsid w:val="00E14937"/>
    <w:rsid w:val="00E14DE1"/>
    <w:rsid w:val="00E15852"/>
    <w:rsid w:val="00E16BEB"/>
    <w:rsid w:val="00E17133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1C4"/>
    <w:rsid w:val="00E313B8"/>
    <w:rsid w:val="00E31AE0"/>
    <w:rsid w:val="00E31DD9"/>
    <w:rsid w:val="00E3287E"/>
    <w:rsid w:val="00E33315"/>
    <w:rsid w:val="00E333F8"/>
    <w:rsid w:val="00E33837"/>
    <w:rsid w:val="00E342ED"/>
    <w:rsid w:val="00E3491A"/>
    <w:rsid w:val="00E3491C"/>
    <w:rsid w:val="00E34CCF"/>
    <w:rsid w:val="00E35189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5538"/>
    <w:rsid w:val="00E75E7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401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E2E"/>
    <w:rsid w:val="00EA736A"/>
    <w:rsid w:val="00EB0163"/>
    <w:rsid w:val="00EB022A"/>
    <w:rsid w:val="00EB08A0"/>
    <w:rsid w:val="00EB0BAD"/>
    <w:rsid w:val="00EB1345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EF7450"/>
    <w:rsid w:val="00F00674"/>
    <w:rsid w:val="00F00A84"/>
    <w:rsid w:val="00F00F6E"/>
    <w:rsid w:val="00F0124B"/>
    <w:rsid w:val="00F012C2"/>
    <w:rsid w:val="00F03567"/>
    <w:rsid w:val="00F03916"/>
    <w:rsid w:val="00F03E97"/>
    <w:rsid w:val="00F045F7"/>
    <w:rsid w:val="00F04756"/>
    <w:rsid w:val="00F04AEB"/>
    <w:rsid w:val="00F055F1"/>
    <w:rsid w:val="00F061BE"/>
    <w:rsid w:val="00F06DD8"/>
    <w:rsid w:val="00F071BE"/>
    <w:rsid w:val="00F07384"/>
    <w:rsid w:val="00F078B7"/>
    <w:rsid w:val="00F07A25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3ACF"/>
    <w:rsid w:val="00F140E5"/>
    <w:rsid w:val="00F148FB"/>
    <w:rsid w:val="00F14D74"/>
    <w:rsid w:val="00F15236"/>
    <w:rsid w:val="00F15597"/>
    <w:rsid w:val="00F15A14"/>
    <w:rsid w:val="00F15CF6"/>
    <w:rsid w:val="00F16174"/>
    <w:rsid w:val="00F166E8"/>
    <w:rsid w:val="00F16BF0"/>
    <w:rsid w:val="00F16D8C"/>
    <w:rsid w:val="00F16E97"/>
    <w:rsid w:val="00F1740A"/>
    <w:rsid w:val="00F179D9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46C5"/>
    <w:rsid w:val="00F24AEF"/>
    <w:rsid w:val="00F25A37"/>
    <w:rsid w:val="00F26F4C"/>
    <w:rsid w:val="00F27103"/>
    <w:rsid w:val="00F27F45"/>
    <w:rsid w:val="00F30E1C"/>
    <w:rsid w:val="00F3146D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C88"/>
    <w:rsid w:val="00F374B7"/>
    <w:rsid w:val="00F37A94"/>
    <w:rsid w:val="00F37DE9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3C02"/>
    <w:rsid w:val="00F54628"/>
    <w:rsid w:val="00F54798"/>
    <w:rsid w:val="00F5484D"/>
    <w:rsid w:val="00F54D01"/>
    <w:rsid w:val="00F55E16"/>
    <w:rsid w:val="00F563DE"/>
    <w:rsid w:val="00F5674E"/>
    <w:rsid w:val="00F607D6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655B"/>
    <w:rsid w:val="00F76922"/>
    <w:rsid w:val="00F77238"/>
    <w:rsid w:val="00F773BC"/>
    <w:rsid w:val="00F804E6"/>
    <w:rsid w:val="00F804EB"/>
    <w:rsid w:val="00F809DF"/>
    <w:rsid w:val="00F811F8"/>
    <w:rsid w:val="00F83261"/>
    <w:rsid w:val="00F8422A"/>
    <w:rsid w:val="00F84EEF"/>
    <w:rsid w:val="00F85B50"/>
    <w:rsid w:val="00F860EB"/>
    <w:rsid w:val="00F86EDF"/>
    <w:rsid w:val="00F8739A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6B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0BB6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1C93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228F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E05"/>
    <w:rsid w:val="00FF54C4"/>
    <w:rsid w:val="00FF561A"/>
    <w:rsid w:val="00FF56AC"/>
    <w:rsid w:val="00FF5C91"/>
    <w:rsid w:val="00FF5F4F"/>
    <w:rsid w:val="00FF6151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9E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09E7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F09E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09E7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F09E7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F09E7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F09E7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F09E7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F09E7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F09E7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0A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0A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0A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0A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0A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0AA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0AA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0A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0AA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link w:val="TitleChar"/>
    <w:uiPriority w:val="99"/>
    <w:qFormat/>
    <w:rsid w:val="008F09E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B44B4"/>
    <w:rPr>
      <w:rFonts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F09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70A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F09E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09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70A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F09E7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70AA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F09E7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C70A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F09E7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C70AA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F09E7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C70AA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F09E7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C70A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8F09E7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C70A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0AA"/>
    <w:rPr>
      <w:sz w:val="0"/>
      <w:szCs w:val="0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6566F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A8611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5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2</Pages>
  <Words>449</Words>
  <Characters>2561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sta</cp:lastModifiedBy>
  <cp:revision>8</cp:revision>
  <cp:lastPrinted>2013-09-25T02:33:00Z</cp:lastPrinted>
  <dcterms:created xsi:type="dcterms:W3CDTF">2013-09-26T03:12:00Z</dcterms:created>
  <dcterms:modified xsi:type="dcterms:W3CDTF">2013-10-04T07:00:00Z</dcterms:modified>
</cp:coreProperties>
</file>